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5DF" w:rsidRPr="00EE5305" w:rsidRDefault="00F235DF"/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EE5305" w:rsidRPr="00EE5305" w:rsidTr="00F85F8D">
        <w:tc>
          <w:tcPr>
            <w:tcW w:w="4785" w:type="dxa"/>
            <w:gridSpan w:val="3"/>
          </w:tcPr>
          <w:p w:rsidR="00F85F8D" w:rsidRPr="00EE5305" w:rsidRDefault="00F85F8D" w:rsidP="00C246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5305">
              <w:rPr>
                <w:rFonts w:ascii="Times New Roman" w:hAnsi="Times New Roman"/>
                <w:bCs/>
                <w:lang w:eastAsia="ru-RU"/>
              </w:rPr>
              <w:t>УТВЕРЖДАЮ</w:t>
            </w:r>
          </w:p>
        </w:tc>
      </w:tr>
      <w:tr w:rsidR="00EE5305" w:rsidRPr="00EE5305" w:rsidTr="00F85F8D">
        <w:tc>
          <w:tcPr>
            <w:tcW w:w="4785" w:type="dxa"/>
            <w:gridSpan w:val="3"/>
          </w:tcPr>
          <w:p w:rsidR="00F85F8D" w:rsidRPr="00EE530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5305">
              <w:rPr>
                <w:rFonts w:ascii="Times New Roman" w:hAnsi="Times New Roman"/>
                <w:bCs/>
                <w:lang w:eastAsia="ru-RU"/>
              </w:rPr>
              <w:t>Начальник Межрайонной инспекции</w:t>
            </w:r>
          </w:p>
        </w:tc>
      </w:tr>
      <w:tr w:rsidR="00EE5305" w:rsidRPr="00EE5305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EE530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5305">
              <w:rPr>
                <w:rFonts w:ascii="Times New Roman" w:hAnsi="Times New Roman"/>
                <w:bCs/>
                <w:lang w:eastAsia="ru-RU"/>
              </w:rPr>
              <w:t xml:space="preserve">Федеральной налоговой службы №46 </w:t>
            </w:r>
          </w:p>
          <w:p w:rsidR="00F85F8D" w:rsidRPr="00EE530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5305">
              <w:rPr>
                <w:rFonts w:ascii="Times New Roman" w:hAnsi="Times New Roman"/>
                <w:bCs/>
                <w:lang w:eastAsia="ru-RU"/>
              </w:rPr>
              <w:t>по г. Москве</w:t>
            </w:r>
          </w:p>
        </w:tc>
      </w:tr>
      <w:tr w:rsidR="00EE5305" w:rsidRPr="00EE5305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EE530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EE530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EE5305" w:rsidRPr="00EE5305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EE530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71" w:type="dxa"/>
          </w:tcPr>
          <w:p w:rsidR="00F85F8D" w:rsidRPr="00EE530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EE5305" w:rsidRDefault="00D5304C" w:rsidP="00D53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5305">
              <w:rPr>
                <w:rFonts w:ascii="Times New Roman" w:hAnsi="Times New Roman"/>
                <w:bCs/>
                <w:lang w:eastAsia="ru-RU"/>
              </w:rPr>
              <w:t>Артёмо</w:t>
            </w:r>
            <w:r w:rsidR="00F85F8D" w:rsidRPr="00EE5305">
              <w:rPr>
                <w:rFonts w:ascii="Times New Roman" w:hAnsi="Times New Roman"/>
                <w:bCs/>
                <w:lang w:eastAsia="ru-RU"/>
              </w:rPr>
              <w:t xml:space="preserve">ва </w:t>
            </w:r>
            <w:r w:rsidRPr="00EE5305">
              <w:rPr>
                <w:rFonts w:ascii="Times New Roman" w:hAnsi="Times New Roman"/>
                <w:bCs/>
                <w:lang w:eastAsia="ru-RU"/>
              </w:rPr>
              <w:t>Т</w:t>
            </w:r>
            <w:r w:rsidR="00F85F8D" w:rsidRPr="00EE5305">
              <w:rPr>
                <w:rFonts w:ascii="Times New Roman" w:hAnsi="Times New Roman"/>
                <w:bCs/>
                <w:lang w:eastAsia="ru-RU"/>
              </w:rPr>
              <w:t>.</w:t>
            </w:r>
            <w:r w:rsidRPr="00EE5305">
              <w:rPr>
                <w:rFonts w:ascii="Times New Roman" w:hAnsi="Times New Roman"/>
                <w:bCs/>
                <w:lang w:eastAsia="ru-RU"/>
              </w:rPr>
              <w:t>Е</w:t>
            </w:r>
            <w:r w:rsidR="00F85F8D" w:rsidRPr="00EE5305">
              <w:rPr>
                <w:rFonts w:ascii="Times New Roman" w:hAnsi="Times New Roman"/>
                <w:bCs/>
                <w:lang w:eastAsia="ru-RU"/>
              </w:rPr>
              <w:t>.</w:t>
            </w:r>
          </w:p>
        </w:tc>
      </w:tr>
      <w:tr w:rsidR="00EE5305" w:rsidRPr="00EE5305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EE530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EE530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EE530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EE530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EE530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EE5305" w:rsidRPr="00EE5305" w:rsidTr="00F85F8D">
        <w:trPr>
          <w:trHeight w:val="95"/>
        </w:trPr>
        <w:tc>
          <w:tcPr>
            <w:tcW w:w="4785" w:type="dxa"/>
            <w:gridSpan w:val="3"/>
          </w:tcPr>
          <w:p w:rsidR="00F85F8D" w:rsidRPr="00EE5305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EE5305" w:rsidRPr="00EE5305" w:rsidTr="00F85F8D">
        <w:tc>
          <w:tcPr>
            <w:tcW w:w="4785" w:type="dxa"/>
            <w:gridSpan w:val="3"/>
          </w:tcPr>
          <w:p w:rsidR="00F85F8D" w:rsidRPr="00EE5305" w:rsidRDefault="00F85F8D" w:rsidP="00AE1D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EE5305">
              <w:rPr>
                <w:rFonts w:ascii="Times New Roman" w:hAnsi="Times New Roman"/>
                <w:bCs/>
                <w:lang w:eastAsia="ru-RU"/>
              </w:rPr>
              <w:t>от «___</w:t>
            </w:r>
            <w:r w:rsidR="00336EA4" w:rsidRPr="00EE5305">
              <w:rPr>
                <w:rFonts w:ascii="Times New Roman" w:hAnsi="Times New Roman"/>
                <w:bCs/>
                <w:lang w:eastAsia="ru-RU"/>
              </w:rPr>
              <w:t>_» _</w:t>
            </w:r>
            <w:r w:rsidRPr="00EE5305">
              <w:rPr>
                <w:rFonts w:ascii="Times New Roman" w:hAnsi="Times New Roman"/>
                <w:bCs/>
                <w:lang w:eastAsia="ru-RU"/>
              </w:rPr>
              <w:t>_________ 20</w:t>
            </w:r>
            <w:r w:rsidR="00D5304C" w:rsidRPr="00EE5305">
              <w:rPr>
                <w:rFonts w:ascii="Times New Roman" w:hAnsi="Times New Roman"/>
                <w:bCs/>
                <w:lang w:eastAsia="ru-RU"/>
              </w:rPr>
              <w:t>2</w:t>
            </w:r>
            <w:r w:rsidR="00AE1D6C">
              <w:rPr>
                <w:rFonts w:ascii="Times New Roman" w:hAnsi="Times New Roman"/>
                <w:bCs/>
                <w:lang w:eastAsia="ru-RU"/>
              </w:rPr>
              <w:t>2</w:t>
            </w:r>
            <w:r w:rsidRPr="00EE5305">
              <w:rPr>
                <w:rFonts w:ascii="Times New Roman" w:hAnsi="Times New Roman"/>
                <w:bCs/>
                <w:lang w:eastAsia="ru-RU"/>
              </w:rPr>
              <w:t xml:space="preserve"> г.</w:t>
            </w:r>
          </w:p>
        </w:tc>
      </w:tr>
    </w:tbl>
    <w:p w:rsidR="00DF06E7" w:rsidRPr="00EE5305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eastAsia="ru-RU"/>
        </w:rPr>
      </w:pPr>
    </w:p>
    <w:p w:rsidR="00DF06E7" w:rsidRPr="00EE5305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EE5305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EE5305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EE5305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EE5305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EE5305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F85F8D" w:rsidRPr="00EE5305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811F2A" w:rsidRPr="00EE5305" w:rsidRDefault="00811F2A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EE5305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E530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5503F1" w:rsidRPr="00EE5305" w:rsidRDefault="005503F1" w:rsidP="00A25C4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E5305">
        <w:rPr>
          <w:rFonts w:ascii="Times New Roman" w:hAnsi="Times New Roman" w:cs="Times New Roman"/>
          <w:b/>
          <w:sz w:val="26"/>
          <w:szCs w:val="26"/>
          <w:u w:val="single"/>
        </w:rPr>
        <w:t>Старшего государственного налогового инспектора отдела работы с заявителями №1</w:t>
      </w:r>
    </w:p>
    <w:p w:rsidR="00E23ECB" w:rsidRPr="00EE5305" w:rsidRDefault="00E23ECB" w:rsidP="00A25C4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5305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EE5305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r w:rsidR="005108FF" w:rsidRPr="00EE5305">
        <w:rPr>
          <w:rFonts w:ascii="Times New Roman" w:hAnsi="Times New Roman" w:cs="Times New Roman"/>
          <w:b/>
          <w:sz w:val="26"/>
          <w:szCs w:val="26"/>
        </w:rPr>
        <w:t>службы №</w:t>
      </w:r>
      <w:r w:rsidRPr="00EE5305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p w:rsidR="002E46C3" w:rsidRPr="00EE5305" w:rsidRDefault="002E46C3" w:rsidP="002E46C3">
      <w:pPr>
        <w:sectPr w:rsidR="002E46C3" w:rsidRPr="00EE5305" w:rsidSect="00101CF6">
          <w:headerReference w:type="default" r:id="rId8"/>
          <w:pgSz w:w="11906" w:h="16838"/>
          <w:pgMar w:top="567" w:right="566" w:bottom="567" w:left="1134" w:header="708" w:footer="708" w:gutter="0"/>
          <w:cols w:space="708"/>
          <w:titlePg/>
          <w:docGrid w:linePitch="360"/>
        </w:sectPr>
      </w:pPr>
    </w:p>
    <w:p w:rsidR="00DF06E7" w:rsidRPr="00EE5305" w:rsidRDefault="002E46C3" w:rsidP="002E46C3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EE5305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</w:t>
      </w:r>
      <w:r w:rsidRPr="00EE530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. </w:t>
      </w:r>
      <w:r w:rsidR="00DF06E7" w:rsidRPr="00EE530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EE5305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EE530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Pr="00EE5305">
        <w:rPr>
          <w:rFonts w:ascii="Times New Roman" w:hAnsi="Times New Roman" w:cs="Times New Roman"/>
          <w:sz w:val="24"/>
          <w:szCs w:val="24"/>
          <w:u w:val="single"/>
        </w:rPr>
        <w:t>старшего государственного налогового инспектора отдела работы с заявителями №1</w:t>
      </w:r>
      <w:r w:rsidRPr="00EE5305">
        <w:rPr>
          <w:rFonts w:ascii="Times New Roman" w:hAnsi="Times New Roman" w:cs="Times New Roman"/>
          <w:sz w:val="24"/>
          <w:szCs w:val="24"/>
        </w:rPr>
        <w:t xml:space="preserve"> </w:t>
      </w:r>
      <w:r w:rsidRPr="00EE530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Pr="00EE5305">
        <w:rPr>
          <w:rFonts w:ascii="Times New Roman" w:hAnsi="Times New Roman" w:cs="Times New Roman"/>
          <w:sz w:val="24"/>
          <w:szCs w:val="24"/>
        </w:rPr>
        <w:t xml:space="preserve"> – старший государственный налоговый инспектор) относится к </w:t>
      </w:r>
      <w:r w:rsidRPr="00EE5305">
        <w:rPr>
          <w:rFonts w:ascii="Times New Roman" w:hAnsi="Times New Roman" w:cs="Times New Roman"/>
          <w:sz w:val="24"/>
          <w:szCs w:val="24"/>
          <w:u w:val="single"/>
        </w:rPr>
        <w:t>старшей группе</w:t>
      </w:r>
      <w:r w:rsidRPr="00EE5305">
        <w:rPr>
          <w:rFonts w:ascii="Times New Roman" w:hAnsi="Times New Roman" w:cs="Times New Roman"/>
          <w:sz w:val="24"/>
          <w:szCs w:val="24"/>
        </w:rPr>
        <w:t xml:space="preserve"> должностей гражданской службы категории «</w:t>
      </w:r>
      <w:r w:rsidRPr="00EE5305">
        <w:rPr>
          <w:rFonts w:ascii="Times New Roman" w:hAnsi="Times New Roman" w:cs="Times New Roman"/>
          <w:sz w:val="24"/>
          <w:szCs w:val="24"/>
          <w:u w:val="single"/>
        </w:rPr>
        <w:t>специалисты</w:t>
      </w:r>
      <w:r w:rsidRPr="00EE5305">
        <w:rPr>
          <w:rFonts w:ascii="Times New Roman" w:hAnsi="Times New Roman" w:cs="Times New Roman"/>
          <w:sz w:val="24"/>
          <w:szCs w:val="24"/>
        </w:rPr>
        <w:t>».</w:t>
      </w:r>
    </w:p>
    <w:p w:rsidR="005503F1" w:rsidRPr="00EE5305" w:rsidRDefault="005503F1" w:rsidP="005503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Pr="00EE5305">
        <w:rPr>
          <w:rFonts w:ascii="Times New Roman" w:hAnsi="Times New Roman" w:cs="Times New Roman"/>
          <w:sz w:val="24"/>
          <w:szCs w:val="24"/>
          <w:u w:val="single"/>
        </w:rPr>
        <w:t>11-3-4-095</w:t>
      </w:r>
      <w:r w:rsidRPr="00EE5305">
        <w:rPr>
          <w:rFonts w:ascii="Times New Roman" w:hAnsi="Times New Roman" w:cs="Times New Roman"/>
          <w:bCs/>
          <w:sz w:val="24"/>
          <w:szCs w:val="24"/>
        </w:rPr>
        <w:t>.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Pr="00EE5305">
        <w:rPr>
          <w:rFonts w:ascii="Times New Roman" w:hAnsi="Times New Roman" w:cs="Times New Roman"/>
          <w:sz w:val="24"/>
          <w:szCs w:val="24"/>
          <w:u w:val="single"/>
        </w:rPr>
        <w:t>старшего государственного налогового инспектора</w:t>
      </w: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Pr="00EE5305">
        <w:rPr>
          <w:rFonts w:ascii="Times New Roman" w:hAnsi="Times New Roman" w:cs="Times New Roman"/>
          <w:sz w:val="24"/>
          <w:szCs w:val="24"/>
          <w:u w:val="single"/>
        </w:rPr>
        <w:t>Регулирование налоговой деятельности</w:t>
      </w:r>
      <w:r w:rsidRPr="00EE5305">
        <w:rPr>
          <w:rFonts w:ascii="Times New Roman" w:hAnsi="Times New Roman" w:cs="Times New Roman"/>
          <w:sz w:val="24"/>
          <w:szCs w:val="24"/>
        </w:rPr>
        <w:t>.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Pr="00EE5305">
        <w:rPr>
          <w:rFonts w:ascii="Times New Roman" w:hAnsi="Times New Roman" w:cs="Times New Roman"/>
          <w:sz w:val="24"/>
          <w:szCs w:val="24"/>
          <w:u w:val="single"/>
        </w:rPr>
        <w:t>старшего государственного налогового инспектора:</w:t>
      </w:r>
      <w:r w:rsidRPr="00EE5305">
        <w:rPr>
          <w:sz w:val="24"/>
          <w:szCs w:val="24"/>
        </w:rPr>
        <w:t xml:space="preserve"> </w:t>
      </w:r>
      <w:r w:rsidRPr="00EE5305">
        <w:rPr>
          <w:rFonts w:ascii="Times New Roman" w:hAnsi="Times New Roman" w:cs="Times New Roman"/>
          <w:sz w:val="24"/>
          <w:szCs w:val="24"/>
          <w:u w:val="single"/>
        </w:rPr>
        <w:t>Осуществление регистрации и учета налогоплательщиков</w:t>
      </w:r>
      <w:r w:rsidRPr="00EE5305">
        <w:rPr>
          <w:rFonts w:ascii="Times New Roman" w:hAnsi="Times New Roman"/>
          <w:sz w:val="24"/>
          <w:szCs w:val="24"/>
        </w:rPr>
        <w:t>.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Pr="00EE5305">
        <w:rPr>
          <w:rFonts w:ascii="Times New Roman" w:hAnsi="Times New Roman" w:cs="Times New Roman"/>
          <w:sz w:val="24"/>
          <w:szCs w:val="24"/>
          <w:u w:val="single"/>
        </w:rPr>
        <w:t>старшего государственного налогового инспектора</w:t>
      </w: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Начальником </w:t>
      </w:r>
      <w:r w:rsidRPr="00EE530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74564D" w:rsidRPr="00EE530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>5.</w:t>
      </w:r>
      <w:r w:rsidRPr="00EE5305">
        <w:rPr>
          <w:rFonts w:ascii="Times New Roman" w:hAnsi="Times New Roman" w:cs="Times New Roman"/>
          <w:sz w:val="24"/>
          <w:szCs w:val="24"/>
        </w:rPr>
        <w:t xml:space="preserve"> </w:t>
      </w:r>
      <w:r w:rsidRPr="00EE5305">
        <w:rPr>
          <w:rFonts w:ascii="Times New Roman" w:hAnsi="Times New Roman" w:cs="Times New Roman"/>
          <w:sz w:val="24"/>
          <w:szCs w:val="24"/>
          <w:u w:val="single"/>
        </w:rPr>
        <w:t>Старший государственный налоговый инспектор</w:t>
      </w: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 непосредственно подчиняется</w:t>
      </w:r>
      <w:r w:rsidRPr="00EE5305">
        <w:rPr>
          <w:rFonts w:ascii="Times New Roman" w:hAnsi="Times New Roman"/>
          <w:bCs/>
          <w:sz w:val="24"/>
          <w:szCs w:val="24"/>
          <w:lang w:eastAsia="ru-RU"/>
        </w:rPr>
        <w:t xml:space="preserve"> начальнику </w:t>
      </w:r>
      <w:r w:rsidRPr="00EE530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отдела, </w:t>
      </w:r>
      <w:r w:rsidRPr="00EE5305">
        <w:rPr>
          <w:rFonts w:ascii="Times New Roman" w:hAnsi="Times New Roman" w:cs="Times New Roman"/>
          <w:sz w:val="24"/>
          <w:szCs w:val="24"/>
        </w:rPr>
        <w:t>функционально - заместителю начальника отдела по соответствующим направлениям деятельности.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EE530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Квалификационные требования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vertAlign w:val="superscript"/>
          <w:lang w:eastAsia="ru-RU"/>
        </w:rPr>
      </w:pPr>
      <w:r w:rsidRPr="00EE530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для замещения должности гражданской службы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vertAlign w:val="superscript"/>
          <w:lang w:eastAsia="ru-RU"/>
        </w:rPr>
      </w:pP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6. Для   замещения   должности </w:t>
      </w:r>
      <w:r w:rsidRPr="00EE5305">
        <w:rPr>
          <w:rFonts w:ascii="Times New Roman" w:hAnsi="Times New Roman" w:cs="Times New Roman"/>
          <w:sz w:val="24"/>
          <w:szCs w:val="24"/>
          <w:u w:val="single"/>
        </w:rPr>
        <w:t>старшего государственного налогового инспектора</w:t>
      </w: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 устанавливаются следующие требования.</w:t>
      </w:r>
    </w:p>
    <w:p w:rsidR="005503F1" w:rsidRPr="00EE5305" w:rsidRDefault="005503F1" w:rsidP="005503F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6.1. Наличие </w:t>
      </w:r>
      <w:r w:rsidRPr="00EE5305">
        <w:rPr>
          <w:rFonts w:ascii="Times New Roman" w:hAnsi="Times New Roman" w:cs="Times New Roman"/>
          <w:sz w:val="24"/>
          <w:szCs w:val="24"/>
          <w:u w:val="single"/>
        </w:rPr>
        <w:t>высшего образования</w:t>
      </w:r>
      <w:r w:rsidRPr="00EE5305">
        <w:rPr>
          <w:rFonts w:ascii="Times New Roman" w:hAnsi="Times New Roman" w:cs="Times New Roman"/>
          <w:sz w:val="24"/>
          <w:szCs w:val="24"/>
        </w:rPr>
        <w:t>.</w:t>
      </w:r>
    </w:p>
    <w:p w:rsidR="005503F1" w:rsidRPr="00EE5305" w:rsidRDefault="005503F1" w:rsidP="005503F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E5305">
        <w:rPr>
          <w:rFonts w:ascii="Times New Roman" w:hAnsi="Times New Roman" w:cs="Times New Roman"/>
          <w:spacing w:val="-2"/>
          <w:sz w:val="24"/>
          <w:szCs w:val="24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EE5305">
        <w:rPr>
          <w:rFonts w:ascii="Times New Roman" w:hAnsi="Times New Roman" w:cs="Times New Roman"/>
          <w:sz w:val="24"/>
          <w:szCs w:val="24"/>
        </w:rPr>
        <w:t>.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6.3. Наличие базовых знаний: </w:t>
      </w:r>
    </w:p>
    <w:p w:rsidR="005503F1" w:rsidRPr="00EE5305" w:rsidRDefault="005503F1" w:rsidP="005503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EE5305">
        <w:rPr>
          <w:rFonts w:ascii="Times New Roman" w:hAnsi="Times New Roman"/>
          <w:spacing w:val="-2"/>
          <w:sz w:val="24"/>
          <w:szCs w:val="24"/>
        </w:rPr>
        <w:t>1) знание государственного языка Российской Федерации (русского языка);</w:t>
      </w:r>
    </w:p>
    <w:p w:rsidR="005503F1" w:rsidRPr="00EE5305" w:rsidRDefault="005503F1" w:rsidP="005503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EE5305">
        <w:rPr>
          <w:rFonts w:ascii="Times New Roman" w:hAnsi="Times New Roman"/>
          <w:spacing w:val="-2"/>
          <w:sz w:val="24"/>
          <w:szCs w:val="24"/>
        </w:rPr>
        <w:t>2) знание основ:</w:t>
      </w:r>
    </w:p>
    <w:p w:rsidR="005503F1" w:rsidRPr="00EE5305" w:rsidRDefault="005503F1" w:rsidP="005503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EE5305">
        <w:rPr>
          <w:rFonts w:ascii="Times New Roman" w:hAnsi="Times New Roman"/>
          <w:spacing w:val="-2"/>
          <w:sz w:val="24"/>
          <w:szCs w:val="24"/>
        </w:rPr>
        <w:t>а) Конституции Российской Федерации;</w:t>
      </w:r>
    </w:p>
    <w:p w:rsidR="005503F1" w:rsidRPr="00EE5305" w:rsidRDefault="005503F1" w:rsidP="005503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EE5305">
        <w:rPr>
          <w:rFonts w:ascii="Times New Roman" w:hAnsi="Times New Roman"/>
          <w:spacing w:val="-2"/>
          <w:sz w:val="24"/>
          <w:szCs w:val="24"/>
        </w:rPr>
        <w:t>б) Федерального закона от 27 мая 2003 г. № 58-ФЗ «О системе государственной службы Российской Федерации»;</w:t>
      </w:r>
    </w:p>
    <w:p w:rsidR="005503F1" w:rsidRPr="00EE5305" w:rsidRDefault="005503F1" w:rsidP="005503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EE5305">
        <w:rPr>
          <w:rFonts w:ascii="Times New Roman" w:hAnsi="Times New Roman"/>
          <w:spacing w:val="-2"/>
          <w:sz w:val="24"/>
          <w:szCs w:val="24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5503F1" w:rsidRPr="00EE5305" w:rsidRDefault="005503F1" w:rsidP="005503F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EE5305">
        <w:rPr>
          <w:rFonts w:ascii="Times New Roman" w:hAnsi="Times New Roman"/>
          <w:spacing w:val="-2"/>
          <w:sz w:val="24"/>
          <w:szCs w:val="24"/>
        </w:rPr>
        <w:t>г) Федерального закона от 25 декабря 2008 г. № 273-ФЗ «О противодействии коррупции»;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4"/>
          <w:szCs w:val="24"/>
        </w:rPr>
      </w:pPr>
      <w:r w:rsidRPr="00EE5305">
        <w:rPr>
          <w:rFonts w:ascii="Times New Roman" w:hAnsi="Times New Roman"/>
          <w:spacing w:val="-2"/>
          <w:sz w:val="24"/>
          <w:szCs w:val="24"/>
        </w:rPr>
        <w:t>3) знания в области информационно-коммуникационных технологий.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6.4.1. В сфере законодательства Российской Федерации: </w:t>
      </w:r>
    </w:p>
    <w:p w:rsidR="005503F1" w:rsidRPr="00EE5305" w:rsidRDefault="005503F1" w:rsidP="005503F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305">
        <w:rPr>
          <w:rFonts w:ascii="Times New Roman" w:eastAsia="Calibri" w:hAnsi="Times New Roman" w:cs="Times New Roman"/>
          <w:sz w:val="24"/>
          <w:szCs w:val="24"/>
        </w:rPr>
        <w:t>Гражданский кодекс Российской Федерации;</w:t>
      </w:r>
    </w:p>
    <w:p w:rsidR="005503F1" w:rsidRPr="00EE5305" w:rsidRDefault="005503F1" w:rsidP="005503F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Трудовой кодекс Российской Федерации; </w:t>
      </w:r>
    </w:p>
    <w:p w:rsidR="005503F1" w:rsidRPr="00EE5305" w:rsidRDefault="005503F1" w:rsidP="005503F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5503F1" w:rsidRPr="00EE5305" w:rsidRDefault="005503F1" w:rsidP="005503F1">
      <w:pPr>
        <w:pStyle w:val="a8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E5305">
        <w:rPr>
          <w:rFonts w:ascii="Times New Roman" w:hAnsi="Times New Roman"/>
          <w:sz w:val="24"/>
          <w:szCs w:val="24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5503F1" w:rsidRPr="00EE5305" w:rsidRDefault="005503F1" w:rsidP="005503F1">
      <w:pPr>
        <w:pStyle w:val="a8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E5305">
        <w:rPr>
          <w:rFonts w:ascii="Times New Roman" w:hAnsi="Times New Roman"/>
          <w:sz w:val="24"/>
          <w:szCs w:val="24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5503F1" w:rsidRPr="00EE5305" w:rsidRDefault="005503F1" w:rsidP="005503F1">
      <w:pPr>
        <w:pStyle w:val="a8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E5305">
        <w:rPr>
          <w:rFonts w:ascii="Times New Roman" w:hAnsi="Times New Roman"/>
          <w:sz w:val="24"/>
          <w:szCs w:val="24"/>
          <w:lang w:val="ru-RU"/>
        </w:rPr>
        <w:t>Федеральный закон Российской Федерации от 27 июля 2006 г. №152-ФЗ «О персональных данных»;</w:t>
      </w:r>
    </w:p>
    <w:p w:rsidR="005503F1" w:rsidRPr="00EE5305" w:rsidRDefault="005503F1" w:rsidP="005503F1">
      <w:pPr>
        <w:pStyle w:val="a8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E5305">
        <w:rPr>
          <w:rFonts w:ascii="Times New Roman" w:hAnsi="Times New Roman"/>
          <w:sz w:val="24"/>
          <w:szCs w:val="24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5503F1" w:rsidRPr="00EE5305" w:rsidRDefault="005503F1" w:rsidP="005503F1">
      <w:pPr>
        <w:pStyle w:val="a8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E5305">
        <w:rPr>
          <w:rFonts w:ascii="Times New Roman" w:hAnsi="Times New Roman"/>
          <w:sz w:val="24"/>
          <w:szCs w:val="24"/>
          <w:lang w:val="ru-RU"/>
        </w:rPr>
        <w:t>Федеральный закон от 02.05.2006 N 59-ФЗ "О порядке рассмотрения обращений граждан Российской Федерации"</w:t>
      </w:r>
      <w:r w:rsidR="0074564D" w:rsidRPr="00EE5305">
        <w:rPr>
          <w:rFonts w:ascii="Times New Roman" w:hAnsi="Times New Roman"/>
          <w:sz w:val="24"/>
          <w:szCs w:val="24"/>
          <w:lang w:val="ru-RU"/>
        </w:rPr>
        <w:t>;</w:t>
      </w:r>
    </w:p>
    <w:p w:rsidR="006142C2" w:rsidRPr="00EE5305" w:rsidRDefault="006142C2" w:rsidP="006142C2">
      <w:pPr>
        <w:pStyle w:val="a8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E5305">
        <w:rPr>
          <w:rFonts w:ascii="Times New Roman" w:hAnsi="Times New Roman"/>
          <w:sz w:val="24"/>
          <w:szCs w:val="24"/>
          <w:lang w:val="ru-RU"/>
        </w:rPr>
        <w:t>Приказ Минфина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793DA9" w:rsidRPr="00EE5305">
        <w:rPr>
          <w:rFonts w:ascii="Times New Roman" w:hAnsi="Times New Roman"/>
          <w:sz w:val="24"/>
          <w:szCs w:val="24"/>
          <w:lang w:val="ru-RU"/>
        </w:rPr>
        <w:t>.</w:t>
      </w:r>
    </w:p>
    <w:p w:rsidR="005503F1" w:rsidRPr="00EE5305" w:rsidRDefault="005503F1" w:rsidP="005503F1">
      <w:pPr>
        <w:pStyle w:val="a8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E5305">
        <w:rPr>
          <w:rFonts w:ascii="Times New Roman" w:hAnsi="Times New Roman"/>
          <w:sz w:val="24"/>
          <w:szCs w:val="24"/>
          <w:u w:val="single"/>
          <w:lang w:val="ru-RU"/>
        </w:rPr>
        <w:t>Старший государственный налоговый инспектор</w:t>
      </w:r>
      <w:r w:rsidRPr="00EE5305">
        <w:rPr>
          <w:rFonts w:ascii="Times New Roman" w:hAnsi="Times New Roman"/>
          <w:sz w:val="24"/>
          <w:szCs w:val="24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6.4.2. Иные профессиональные знания: 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E5305">
        <w:rPr>
          <w:rFonts w:ascii="Times New Roman" w:hAnsi="Times New Roman" w:cs="Times New Roman"/>
          <w:spacing w:val="-2"/>
          <w:sz w:val="24"/>
          <w:szCs w:val="24"/>
        </w:rPr>
        <w:t>правил делового этикета;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E5305">
        <w:rPr>
          <w:rFonts w:ascii="Times New Roman" w:hAnsi="Times New Roman" w:cs="Times New Roman"/>
          <w:spacing w:val="-2"/>
          <w:sz w:val="24"/>
          <w:szCs w:val="24"/>
        </w:rPr>
        <w:t>порядка работы с обращениями граждан;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E5305">
        <w:rPr>
          <w:rFonts w:ascii="Times New Roman" w:hAnsi="Times New Roman" w:cs="Times New Roman"/>
          <w:spacing w:val="-2"/>
          <w:sz w:val="24"/>
          <w:szCs w:val="24"/>
        </w:rPr>
        <w:t>правил и норм охраны труда, техники безопасности и противопожарной защиты;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E5305">
        <w:rPr>
          <w:rFonts w:ascii="Times New Roman" w:hAnsi="Times New Roman" w:cs="Times New Roman"/>
          <w:spacing w:val="-2"/>
          <w:sz w:val="24"/>
          <w:szCs w:val="24"/>
        </w:rPr>
        <w:t>порядка работы с персональными данными и конфиденциальной информацией;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pacing w:val="-2"/>
          <w:sz w:val="24"/>
          <w:szCs w:val="24"/>
        </w:rPr>
        <w:t>инструкции по делопроизводству</w:t>
      </w:r>
    </w:p>
    <w:p w:rsidR="005503F1" w:rsidRPr="00EE5305" w:rsidRDefault="005503F1" w:rsidP="005503F1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5503F1" w:rsidRPr="00EE5305" w:rsidRDefault="005503F1" w:rsidP="005503F1">
      <w:pPr>
        <w:pStyle w:val="a3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Порядок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</w:t>
      </w:r>
      <w:r w:rsidR="0074564D" w:rsidRPr="00EE5305">
        <w:rPr>
          <w:rFonts w:ascii="Times New Roman" w:hAnsi="Times New Roman" w:cs="Times New Roman"/>
          <w:sz w:val="24"/>
          <w:szCs w:val="24"/>
        </w:rPr>
        <w:t>.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>6.5. Наличие функциональных знаний:</w:t>
      </w:r>
    </w:p>
    <w:p w:rsidR="005503F1" w:rsidRPr="00EE5305" w:rsidRDefault="005503F1" w:rsidP="005503F1">
      <w:pPr>
        <w:pStyle w:val="a8"/>
        <w:ind w:firstLine="567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EE5305">
        <w:rPr>
          <w:rFonts w:ascii="Times New Roman" w:eastAsiaTheme="minorHAnsi" w:hAnsi="Times New Roman"/>
          <w:sz w:val="24"/>
          <w:szCs w:val="24"/>
          <w:lang w:val="ru-RU" w:bidi="ar-SA"/>
        </w:rPr>
        <w:t>- принципы предоставления государственных услуг;</w:t>
      </w:r>
    </w:p>
    <w:p w:rsidR="005503F1" w:rsidRPr="00EE5305" w:rsidRDefault="005503F1" w:rsidP="005503F1">
      <w:pPr>
        <w:pStyle w:val="a8"/>
        <w:ind w:firstLine="567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EE5305">
        <w:rPr>
          <w:rFonts w:ascii="Times New Roman" w:eastAsiaTheme="minorHAnsi" w:hAnsi="Times New Roman"/>
          <w:sz w:val="24"/>
          <w:szCs w:val="24"/>
          <w:lang w:val="ru-RU" w:bidi="ar-SA"/>
        </w:rPr>
        <w:t>- требования к предоставлению государственных услуг;</w:t>
      </w:r>
    </w:p>
    <w:p w:rsidR="005503F1" w:rsidRPr="00EE5305" w:rsidRDefault="005503F1" w:rsidP="005503F1">
      <w:pPr>
        <w:pStyle w:val="a8"/>
        <w:ind w:firstLine="567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EE5305">
        <w:rPr>
          <w:rFonts w:ascii="Times New Roman" w:eastAsiaTheme="minorHAnsi" w:hAnsi="Times New Roman"/>
          <w:sz w:val="24"/>
          <w:szCs w:val="24"/>
          <w:lang w:val="ru-RU" w:bidi="ar-SA"/>
        </w:rPr>
        <w:t>- порядок, требования, этапы применения административного</w:t>
      </w:r>
      <w:r w:rsidR="007919CF" w:rsidRPr="00EE5305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регламента</w:t>
      </w:r>
      <w:r w:rsidRPr="00EE5305">
        <w:rPr>
          <w:rFonts w:ascii="Times New Roman" w:eastAsiaTheme="minorHAnsi" w:hAnsi="Times New Roman"/>
          <w:sz w:val="24"/>
          <w:szCs w:val="24"/>
          <w:lang w:val="ru-RU" w:bidi="ar-SA"/>
        </w:rPr>
        <w:t>;</w:t>
      </w:r>
    </w:p>
    <w:p w:rsidR="005503F1" w:rsidRPr="00EE5305" w:rsidRDefault="005503F1" w:rsidP="005503F1">
      <w:pPr>
        <w:pStyle w:val="a8"/>
        <w:ind w:firstLine="567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EE5305">
        <w:rPr>
          <w:rFonts w:ascii="Times New Roman" w:eastAsiaTheme="minorHAnsi" w:hAnsi="Times New Roman"/>
          <w:sz w:val="24"/>
          <w:szCs w:val="24"/>
          <w:lang w:val="ru-RU" w:bidi="ar-SA"/>
        </w:rPr>
        <w:t>- порядок предоставления государственных услуг в электронной форме;</w:t>
      </w:r>
    </w:p>
    <w:p w:rsidR="005503F1" w:rsidRPr="00EE5305" w:rsidRDefault="005503F1" w:rsidP="005503F1">
      <w:pPr>
        <w:pStyle w:val="a8"/>
        <w:ind w:firstLine="567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EE5305">
        <w:rPr>
          <w:rFonts w:ascii="Times New Roman" w:eastAsiaTheme="minorHAnsi" w:hAnsi="Times New Roman"/>
          <w:sz w:val="24"/>
          <w:szCs w:val="24"/>
          <w:lang w:val="ru-RU" w:bidi="ar-SA"/>
        </w:rPr>
        <w:t>- понятие и принципы функционирования, назначение портала государственных услуг;</w:t>
      </w:r>
    </w:p>
    <w:p w:rsidR="005503F1" w:rsidRPr="00EE5305" w:rsidRDefault="005503F1" w:rsidP="005503F1">
      <w:pPr>
        <w:pStyle w:val="a8"/>
        <w:ind w:firstLine="567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EE5305">
        <w:rPr>
          <w:rFonts w:ascii="Times New Roman" w:eastAsiaTheme="minorHAnsi" w:hAnsi="Times New Roman"/>
          <w:sz w:val="24"/>
          <w:szCs w:val="24"/>
          <w:lang w:val="ru-RU" w:bidi="ar-SA"/>
        </w:rPr>
        <w:t>- права заявителей при получении государственных услуг;</w:t>
      </w:r>
    </w:p>
    <w:p w:rsidR="005503F1" w:rsidRPr="00EE5305" w:rsidRDefault="005503F1" w:rsidP="005503F1">
      <w:pPr>
        <w:pStyle w:val="a8"/>
        <w:ind w:firstLine="567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EE5305">
        <w:rPr>
          <w:rFonts w:ascii="Times New Roman" w:eastAsiaTheme="minorHAnsi" w:hAnsi="Times New Roman"/>
          <w:sz w:val="24"/>
          <w:szCs w:val="24"/>
          <w:lang w:val="ru-RU" w:bidi="ar-SA"/>
        </w:rPr>
        <w:t>- обязанности государственных органов, предоставляющих государственные услуги;</w:t>
      </w:r>
    </w:p>
    <w:p w:rsidR="005503F1" w:rsidRPr="00EE5305" w:rsidRDefault="005503F1" w:rsidP="005503F1">
      <w:pPr>
        <w:pStyle w:val="a8"/>
        <w:ind w:firstLine="567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EE5305">
        <w:rPr>
          <w:rFonts w:ascii="Times New Roman" w:eastAsiaTheme="minorHAnsi" w:hAnsi="Times New Roman"/>
          <w:sz w:val="24"/>
          <w:szCs w:val="24"/>
          <w:lang w:val="ru-RU" w:bidi="ar-SA"/>
        </w:rPr>
        <w:t>- стандарт предоставления государственной услуги: требования и порядок разработки.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  <w:r w:rsidRPr="00EE5305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</w:p>
    <w:p w:rsidR="005503F1" w:rsidRPr="00EE5305" w:rsidRDefault="005503F1" w:rsidP="005503F1">
      <w:pPr>
        <w:pStyle w:val="a8"/>
        <w:ind w:firstLine="567"/>
        <w:jc w:val="both"/>
        <w:rPr>
          <w:rFonts w:ascii="Times New Roman" w:hAnsi="Times New Roman"/>
          <w:sz w:val="24"/>
          <w:szCs w:val="24"/>
          <w:lang w:val="ru-RU" w:bidi="ar-SA"/>
        </w:rPr>
      </w:pPr>
      <w:r w:rsidRPr="00EE5305">
        <w:rPr>
          <w:rFonts w:ascii="Times New Roman" w:hAnsi="Times New Roman"/>
          <w:sz w:val="24"/>
          <w:szCs w:val="24"/>
          <w:lang w:val="ru-RU" w:bidi="ar-SA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5503F1" w:rsidRPr="00EE5305" w:rsidRDefault="005503F1" w:rsidP="005503F1">
      <w:pPr>
        <w:pStyle w:val="a8"/>
        <w:ind w:firstLine="567"/>
        <w:jc w:val="both"/>
        <w:rPr>
          <w:rFonts w:ascii="Times New Roman" w:hAnsi="Times New Roman"/>
          <w:sz w:val="24"/>
          <w:szCs w:val="24"/>
          <w:lang w:val="ru-RU" w:bidi="ar-SA"/>
        </w:rPr>
      </w:pPr>
      <w:r w:rsidRPr="00EE5305">
        <w:rPr>
          <w:rFonts w:ascii="Times New Roman" w:hAnsi="Times New Roman"/>
          <w:sz w:val="24"/>
          <w:szCs w:val="24"/>
          <w:lang w:val="ru-RU" w:bidi="ar-SA"/>
        </w:rPr>
        <w:t>ведение федеральных информа</w:t>
      </w:r>
      <w:r w:rsidR="00FF113E" w:rsidRPr="00EE5305">
        <w:rPr>
          <w:rFonts w:ascii="Times New Roman" w:hAnsi="Times New Roman"/>
          <w:sz w:val="24"/>
          <w:szCs w:val="24"/>
          <w:lang w:val="ru-RU" w:bidi="ar-SA"/>
        </w:rPr>
        <w:t>ционных ресурсов – ЕГРЮЛ, ЕГРИП</w:t>
      </w:r>
      <w:r w:rsidRPr="00EE5305">
        <w:rPr>
          <w:rFonts w:ascii="Times New Roman" w:hAnsi="Times New Roman"/>
          <w:sz w:val="24"/>
          <w:szCs w:val="24"/>
          <w:lang w:val="ru-RU" w:bidi="ar-SA"/>
        </w:rPr>
        <w:t xml:space="preserve"> и предоставления содержащихся в них сведений;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E5305">
        <w:rPr>
          <w:rFonts w:ascii="Times New Roman" w:eastAsia="Times New Roman" w:hAnsi="Times New Roman" w:cs="Times New Roman"/>
          <w:sz w:val="24"/>
          <w:szCs w:val="24"/>
        </w:rPr>
        <w:t xml:space="preserve">умения </w:t>
      </w:r>
      <w:r w:rsidRPr="00EE5305">
        <w:rPr>
          <w:rFonts w:ascii="Times New Roman" w:hAnsi="Times New Roman"/>
          <w:bCs/>
          <w:sz w:val="24"/>
          <w:szCs w:val="24"/>
          <w:lang w:eastAsia="ru-RU"/>
        </w:rPr>
        <w:t xml:space="preserve">необходимые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</w:t>
      </w:r>
      <w:r w:rsidRPr="00EE5305">
        <w:rPr>
          <w:rFonts w:ascii="Times New Roman" w:hAnsi="Times New Roman"/>
          <w:bCs/>
          <w:sz w:val="24"/>
          <w:szCs w:val="24"/>
          <w:lang w:eastAsia="ru-RU"/>
        </w:rPr>
        <w:lastRenderedPageBreak/>
        <w:t>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503F1" w:rsidRPr="00EE5305" w:rsidRDefault="005503F1" w:rsidP="005503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</w:t>
      </w:r>
    </w:p>
    <w:p w:rsidR="005503F1" w:rsidRPr="00EE5305" w:rsidRDefault="005503F1" w:rsidP="005503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заявлений;</w:t>
      </w:r>
    </w:p>
    <w:p w:rsidR="005503F1" w:rsidRPr="00EE5305" w:rsidRDefault="005503F1" w:rsidP="005503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503F1" w:rsidRPr="00EE5305" w:rsidRDefault="005503F1" w:rsidP="005503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регистрация прав, предметов;</w:t>
      </w:r>
    </w:p>
    <w:p w:rsidR="005503F1" w:rsidRPr="00EE5305" w:rsidRDefault="005503F1" w:rsidP="005503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проведение консультаций;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III. Должностные обязанности, права и ответственность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Pr="00EE5305">
        <w:rPr>
          <w:rFonts w:ascii="Times New Roman" w:hAnsi="Times New Roman" w:cs="Times New Roman"/>
          <w:sz w:val="24"/>
          <w:szCs w:val="24"/>
          <w:u w:val="single"/>
        </w:rPr>
        <w:t>старшего государственного налогового инспектора</w:t>
      </w:r>
      <w:r w:rsidRPr="00EE5305">
        <w:rPr>
          <w:rFonts w:ascii="Times New Roman" w:hAnsi="Times New Roman" w:cs="Times New Roman"/>
          <w:sz w:val="24"/>
          <w:szCs w:val="24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№79-ФЗ «О государственной гражданской службе Российской Федерации».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работы с заявителями №1, </w:t>
      </w:r>
      <w:r w:rsidRPr="00EE5305">
        <w:rPr>
          <w:rFonts w:ascii="Times New Roman" w:hAnsi="Times New Roman" w:cs="Times New Roman"/>
          <w:sz w:val="24"/>
          <w:szCs w:val="24"/>
          <w:u w:val="single"/>
          <w:lang w:eastAsia="ru-RU"/>
        </w:rPr>
        <w:t>старший государственный налоговый инспектор</w:t>
      </w: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5503F1" w:rsidRPr="00EE5305" w:rsidRDefault="005503F1" w:rsidP="005503F1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503F1" w:rsidRPr="00EE5305" w:rsidRDefault="005503F1" w:rsidP="005503F1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>осуществлять 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5503F1" w:rsidRPr="00EE5305" w:rsidRDefault="005503F1" w:rsidP="005503F1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>осуществлять контроль за своевременным исполнением поступающих в отдел писем, а также предоставление необходимой информации в отдел общего и хозяйственного обеспечения для формирования отчета в УФНС России по г. Москве по соблюдению исполнительской дисциплины;</w:t>
      </w:r>
    </w:p>
    <w:p w:rsidR="005503F1" w:rsidRPr="00EE5305" w:rsidRDefault="005503F1" w:rsidP="005503F1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>выдавать документы, являющихся результатом государственной регистрации юридического лица;</w:t>
      </w:r>
    </w:p>
    <w:p w:rsidR="001C376B" w:rsidRPr="00EE5305" w:rsidRDefault="005503F1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>принимать от заинтересованных лиц и анализировать заявления об ошибках в базе данных ЕГРЮЛ допущенных регистрирующим органом;</w:t>
      </w:r>
    </w:p>
    <w:p w:rsidR="001C376B" w:rsidRPr="00EE5305" w:rsidRDefault="001C376B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 xml:space="preserve"> осуществлять регистрацию пользователей Удостоверяющего Центра;</w:t>
      </w:r>
    </w:p>
    <w:p w:rsidR="001C376B" w:rsidRPr="00EE5305" w:rsidRDefault="001C376B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>осуществлять ведение реестра зарегистрированных пользователей Удостоверяющего центра;</w:t>
      </w:r>
    </w:p>
    <w:p w:rsidR="001C376B" w:rsidRPr="00EE5305" w:rsidRDefault="001C376B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 xml:space="preserve"> осуществлять распространение средств электронной подписи и шифрования;</w:t>
      </w:r>
    </w:p>
    <w:p w:rsidR="001C376B" w:rsidRPr="00EE5305" w:rsidRDefault="001C376B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>осуществлять идентификацию пользователя удостоверяющего центра;</w:t>
      </w:r>
    </w:p>
    <w:p w:rsidR="001C376B" w:rsidRPr="00EE5305" w:rsidRDefault="001C376B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>проводить проверку документов, предоставленных заявителем;</w:t>
      </w:r>
    </w:p>
    <w:p w:rsidR="001C376B" w:rsidRPr="00EE5305" w:rsidRDefault="001C376B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>осуществлять изготовление и предоставление ключей по обращению пользователей Удостоверяющего центра;</w:t>
      </w:r>
    </w:p>
    <w:p w:rsidR="001C376B" w:rsidRPr="00EE5305" w:rsidRDefault="001C376B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>осуществлять изготовление и предоставление сертификатов открытых ключей в электронной форме по обращению пользователей УЦ;</w:t>
      </w:r>
    </w:p>
    <w:p w:rsidR="001C376B" w:rsidRPr="00EE5305" w:rsidRDefault="001C376B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>осуществлять изготовление и предоставление копий сертификатов открытых ключей на бумажном носителе по обращению их владельцев;</w:t>
      </w:r>
    </w:p>
    <w:p w:rsidR="001C376B" w:rsidRPr="00EE5305" w:rsidRDefault="001C376B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осуществлять аннулирование сертификатов открытых ключей по обращению владельца сертификата открытого ключа;</w:t>
      </w:r>
    </w:p>
    <w:p w:rsidR="001C376B" w:rsidRPr="00EE5305" w:rsidRDefault="001C376B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 xml:space="preserve"> осуществлять приостановление и возобновление действия сертификатов открытых ключей по обращению их владельцев;</w:t>
      </w:r>
    </w:p>
    <w:p w:rsidR="001C376B" w:rsidRPr="00EE5305" w:rsidRDefault="001C376B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>предоставлять пользователям УЦ сведений об аннулированных и приостановленных сертификатах открытых ключей;</w:t>
      </w:r>
    </w:p>
    <w:p w:rsidR="001C376B" w:rsidRPr="00EE5305" w:rsidRDefault="001C376B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>предоставлять копии сертификатов открытых ключей, находящихся в реестре изготовленных сертификатов, по запросам пользователей УЦ;</w:t>
      </w:r>
    </w:p>
    <w:p w:rsidR="001C376B" w:rsidRPr="00EE5305" w:rsidRDefault="001C376B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>осуществлять проверку электронной подписи по обращениям заявителей;</w:t>
      </w:r>
    </w:p>
    <w:p w:rsidR="001C376B" w:rsidRPr="00EE5305" w:rsidRDefault="001C376B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>информировать лицо, обратившееся за получением КСКПЭП, об условиях и порядке использования электронных подписей и средств электронной подписи, о рисках, связанных с использованием электронных подписей, и о мерах, необходимых для обеспечения безопасности электронной подписи и их проверки;</w:t>
      </w:r>
    </w:p>
    <w:p w:rsidR="001C376B" w:rsidRPr="00EE5305" w:rsidRDefault="001C376B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 xml:space="preserve">осуществлять техническое обеспечение процедуры подтверждения ЭП в документах, представленных в электронной форме, по обращениям пользователей УЦ; </w:t>
      </w:r>
    </w:p>
    <w:p w:rsidR="001C376B" w:rsidRPr="00EE5305" w:rsidRDefault="001C376B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>осуществлять техническое обеспечение процедуры подтверждения подлинности ЭП уполномоченного лица УЦ, в изготовленных сертификатах открытых ключей, по обращениям пользователей УЦ;</w:t>
      </w:r>
    </w:p>
    <w:p w:rsidR="001C376B" w:rsidRPr="00EE5305" w:rsidRDefault="001C376B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 xml:space="preserve"> осуществлять мероприятия по защите конфиденциальной информации, обрабатываемой в УЦ, включая тайну закрытых ключей ЭП, изготавливаемых в УЦ;</w:t>
      </w:r>
    </w:p>
    <w:p w:rsidR="001C376B" w:rsidRPr="00EE5305" w:rsidRDefault="001C376B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 xml:space="preserve"> осуществлять рассмотрение и подготовку ответов на обращения и заявления граждан;</w:t>
      </w:r>
    </w:p>
    <w:p w:rsidR="001C376B" w:rsidRPr="00EE5305" w:rsidRDefault="001C376B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 xml:space="preserve"> осуществлять настройку системы резервного копирования УЦ;</w:t>
      </w:r>
    </w:p>
    <w:p w:rsidR="001C376B" w:rsidRPr="00EE5305" w:rsidRDefault="001C376B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>осуществлять контроль за материально-техническим обеспечением деятельности УЦ;</w:t>
      </w:r>
    </w:p>
    <w:p w:rsidR="001C376B" w:rsidRPr="00EE5305" w:rsidRDefault="001C376B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 xml:space="preserve"> оказывать помощь пользователям УЦ при возникновении проблем при работе с носителями ключевой информации;</w:t>
      </w:r>
    </w:p>
    <w:p w:rsidR="005503F1" w:rsidRPr="00EE5305" w:rsidRDefault="001C376B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>оказывать помощь при работе с сертификатами проверки ЭП;</w:t>
      </w:r>
    </w:p>
    <w:p w:rsidR="005503F1" w:rsidRPr="00EE5305" w:rsidRDefault="005503F1" w:rsidP="005503F1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>составлять акты по ошибкам, допущенным регистрирующим органом, вести статистику по допущенным ошибкам;</w:t>
      </w:r>
    </w:p>
    <w:p w:rsidR="005503F1" w:rsidRPr="00EE5305" w:rsidRDefault="005503F1" w:rsidP="005503F1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>выполнять необходимые действия для выполнения технологических процессов ФНС России в части технологических операций (заданий), в случае возложения обязанности ответственного технолога;</w:t>
      </w:r>
    </w:p>
    <w:p w:rsidR="005503F1" w:rsidRPr="00EE5305" w:rsidRDefault="005503F1" w:rsidP="005503F1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>выполнять функции администратора зала;</w:t>
      </w:r>
    </w:p>
    <w:p w:rsidR="005503F1" w:rsidRPr="00EE5305" w:rsidRDefault="005503F1" w:rsidP="005503F1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осуществлять подготовку писем, запросов и уведомлений, направляемых гражданам и в организации;</w:t>
      </w:r>
    </w:p>
    <w:p w:rsidR="005503F1" w:rsidRPr="00EE5305" w:rsidRDefault="005503F1" w:rsidP="005503F1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подготовка и консультирование новых сотрудников, </w:t>
      </w:r>
      <w:r w:rsidRPr="00EE5305">
        <w:rPr>
          <w:rFonts w:ascii="Times New Roman" w:hAnsi="Times New Roman" w:cs="Times New Roman"/>
          <w:bCs/>
          <w:iCs/>
          <w:sz w:val="24"/>
          <w:szCs w:val="24"/>
        </w:rPr>
        <w:t>а также контроль за их действиями в процессе обучения;</w:t>
      </w:r>
    </w:p>
    <w:p w:rsidR="005503F1" w:rsidRPr="00EE5305" w:rsidRDefault="005503F1" w:rsidP="005503F1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обеспечивать сохранность служебных документов, бланков, печатей и штампов;</w:t>
      </w:r>
    </w:p>
    <w:p w:rsidR="005503F1" w:rsidRPr="00EE5305" w:rsidRDefault="005503F1" w:rsidP="005503F1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5503F1" w:rsidRPr="00EE5305" w:rsidRDefault="005503F1" w:rsidP="005503F1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 xml:space="preserve">соблюдать служебный распорядок </w:t>
      </w:r>
      <w:r w:rsidRPr="00EE5305">
        <w:rPr>
          <w:rFonts w:ascii="Times New Roman" w:hAnsi="Times New Roman" w:cs="Times New Roman"/>
          <w:iCs/>
          <w:sz w:val="24"/>
          <w:szCs w:val="24"/>
        </w:rPr>
        <w:t>Межрайонной ИФНС России №46 по г. Москве</w:t>
      </w:r>
      <w:r w:rsidRPr="00EE5305">
        <w:rPr>
          <w:rFonts w:ascii="Times New Roman" w:hAnsi="Times New Roman" w:cs="Times New Roman"/>
          <w:sz w:val="24"/>
          <w:szCs w:val="24"/>
        </w:rPr>
        <w:t>;</w:t>
      </w:r>
    </w:p>
    <w:p w:rsidR="005503F1" w:rsidRPr="00EE5305" w:rsidRDefault="005503F1" w:rsidP="005503F1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5503F1" w:rsidRPr="00EE5305" w:rsidRDefault="005503F1" w:rsidP="005503F1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соблюдать налоговую и иную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5503F1" w:rsidRPr="00EE5305" w:rsidRDefault="005503F1" w:rsidP="005503F1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соблюдать правила делового общения, норм служебного этикета;</w:t>
      </w:r>
    </w:p>
    <w:p w:rsidR="005503F1" w:rsidRPr="00EE5305" w:rsidRDefault="005503F1" w:rsidP="005503F1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выполнять указания, распоряжения и поручения начальника отдела, его заместителей;</w:t>
      </w:r>
    </w:p>
    <w:p w:rsidR="005503F1" w:rsidRPr="00EE5305" w:rsidRDefault="005503F1" w:rsidP="005503F1">
      <w:pPr>
        <w:pStyle w:val="a3"/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5503F1" w:rsidRPr="00EE5305" w:rsidRDefault="005503F1" w:rsidP="0074564D">
      <w:pPr>
        <w:pStyle w:val="a3"/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503F1" w:rsidRPr="00EE5305" w:rsidRDefault="0074564D" w:rsidP="0074564D">
      <w:pPr>
        <w:pStyle w:val="a3"/>
        <w:numPr>
          <w:ilvl w:val="0"/>
          <w:numId w:val="15"/>
        </w:numPr>
        <w:tabs>
          <w:tab w:val="clear" w:pos="720"/>
          <w:tab w:val="num" w:pos="36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="005503F1" w:rsidRPr="00EE5305">
        <w:rPr>
          <w:rFonts w:ascii="Times New Roman" w:hAnsi="Times New Roman" w:cs="Times New Roman"/>
          <w:bCs/>
          <w:iCs/>
          <w:sz w:val="24"/>
          <w:szCs w:val="24"/>
        </w:rPr>
        <w:t xml:space="preserve"> соответствии с Федеральным законом «О противодействии коррупции»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принимать меры по недопущению любой возможности возникновения конфликта интересов;</w:t>
      </w:r>
    </w:p>
    <w:p w:rsidR="005503F1" w:rsidRPr="00EE5305" w:rsidRDefault="005503F1" w:rsidP="0074564D">
      <w:pPr>
        <w:pStyle w:val="a3"/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Pr="00EE5305">
        <w:rPr>
          <w:rFonts w:ascii="Times New Roman" w:hAnsi="Times New Roman" w:cs="Times New Roman"/>
          <w:sz w:val="24"/>
          <w:szCs w:val="24"/>
          <w:u w:val="single"/>
          <w:lang w:eastAsia="ru-RU"/>
        </w:rPr>
        <w:t>старший государственный налоговый инспектор</w:t>
      </w: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 имеет право на: </w:t>
      </w:r>
    </w:p>
    <w:p w:rsidR="005503F1" w:rsidRPr="00EE5305" w:rsidRDefault="005503F1" w:rsidP="005503F1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5305">
        <w:rPr>
          <w:rFonts w:ascii="Times New Roman" w:hAnsi="Times New Roman" w:cs="Times New Roman"/>
          <w:bCs/>
          <w:sz w:val="24"/>
          <w:szCs w:val="24"/>
        </w:rPr>
        <w:t>получение оформленного в установленном порядке доступа к информационным ресурсам, используемым Межрайонной ИФНС России №46 по г. Москве;</w:t>
      </w:r>
    </w:p>
    <w:p w:rsidR="005503F1" w:rsidRPr="00EE5305" w:rsidRDefault="005503F1" w:rsidP="005503F1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5305">
        <w:rPr>
          <w:rFonts w:ascii="Times New Roman" w:hAnsi="Times New Roman" w:cs="Times New Roman"/>
          <w:bCs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 уровне, а также информационно-программном комплексе, эксплуатируемом Межрайонной ИФНС России №46 по г. Москве, а также к иным базам данных и информационным ресурсам согласно полученному допуску;</w:t>
      </w:r>
    </w:p>
    <w:p w:rsidR="005503F1" w:rsidRPr="00EE5305" w:rsidRDefault="005503F1" w:rsidP="005503F1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 xml:space="preserve">принимать решения в соответствии с должностными обязанностями; </w:t>
      </w:r>
    </w:p>
    <w:p w:rsidR="005503F1" w:rsidRPr="00EE5305" w:rsidRDefault="005503F1" w:rsidP="005503F1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принимать участие в подготовке проектов локальных нормативных актов и других материалов, о</w:t>
      </w:r>
      <w:r w:rsidR="00BE3785" w:rsidRPr="00EE5305">
        <w:rPr>
          <w:rFonts w:ascii="Times New Roman" w:hAnsi="Times New Roman" w:cs="Times New Roman"/>
          <w:sz w:val="24"/>
          <w:szCs w:val="24"/>
        </w:rPr>
        <w:t>тносящихся к компетенции отдела.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10. </w:t>
      </w:r>
      <w:r w:rsidRPr="00EE5305">
        <w:rPr>
          <w:rFonts w:ascii="Times New Roman" w:hAnsi="Times New Roman" w:cs="Times New Roman"/>
          <w:sz w:val="24"/>
          <w:szCs w:val="24"/>
          <w:u w:val="single"/>
        </w:rPr>
        <w:t>Старший государственный налоговый инспектор</w:t>
      </w:r>
      <w:r w:rsidRPr="00EE5305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E5305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EE5305">
        <w:rPr>
          <w:rFonts w:ascii="Times New Roman" w:hAnsi="Times New Roman" w:cs="Times New Roman"/>
          <w:sz w:val="24"/>
          <w:szCs w:val="24"/>
        </w:rPr>
        <w:t>. №506, Положением о Межрайонной инспекции Федеральной налоговой службы №46 по г. Москве, утвержденным руководителем УФНС России по г. Москве, положением об отделе работы с заявителями №1, приказами и распоряжениями ФНС России,  приказами УФНС России по г. Москве, приказами инспекции, поручениями руководства инспекции.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11. </w:t>
      </w:r>
      <w:r w:rsidRPr="00EE5305">
        <w:rPr>
          <w:rFonts w:ascii="Times New Roman" w:hAnsi="Times New Roman" w:cs="Times New Roman"/>
          <w:sz w:val="24"/>
          <w:szCs w:val="24"/>
          <w:u w:val="single"/>
        </w:rPr>
        <w:t>Старший государственный налоговый инспектор</w:t>
      </w:r>
      <w:r w:rsidRPr="00EE5305">
        <w:rPr>
          <w:rFonts w:ascii="Times New Roman" w:hAnsi="Times New Roman" w:cs="Times New Roman"/>
          <w:sz w:val="24"/>
          <w:szCs w:val="24"/>
        </w:rPr>
        <w:t xml:space="preserve"> несёт ответственность за неисполнение</w:t>
      </w:r>
      <w:r w:rsidRPr="00EE530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E5305">
        <w:rPr>
          <w:rFonts w:ascii="Times New Roman" w:hAnsi="Times New Roman" w:cs="Times New Roman"/>
          <w:sz w:val="24"/>
          <w:szCs w:val="24"/>
        </w:rPr>
        <w:t>(ненадлежащее исполнение) должностных обязанностей в соответствии с административным регламентом Межрайонной инспекции Федеральной налоговой службы №46 по г. Москве,</w:t>
      </w:r>
      <w:r w:rsidRPr="00EE530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E5305">
        <w:rPr>
          <w:rFonts w:ascii="Times New Roman" w:hAnsi="Times New Roman" w:cs="Times New Roman"/>
          <w:sz w:val="24"/>
          <w:szCs w:val="24"/>
        </w:rPr>
        <w:t>задачами и функциями</w:t>
      </w:r>
      <w:r w:rsidRPr="00EE5305">
        <w:rPr>
          <w:rFonts w:ascii="Times New Roman" w:hAnsi="Times New Roman" w:cs="Times New Roman"/>
          <w:bCs/>
          <w:sz w:val="24"/>
          <w:szCs w:val="24"/>
        </w:rPr>
        <w:t xml:space="preserve"> отдела работы с заявителями</w:t>
      </w:r>
      <w:r w:rsidRPr="00EE5305">
        <w:rPr>
          <w:rFonts w:ascii="Times New Roman" w:hAnsi="Times New Roman" w:cs="Times New Roman"/>
          <w:sz w:val="24"/>
          <w:szCs w:val="24"/>
        </w:rPr>
        <w:t xml:space="preserve"> №1 и функциональными особенностями замещаемой в нем должности гражданской службы:</w:t>
      </w:r>
    </w:p>
    <w:p w:rsidR="005503F1" w:rsidRPr="00EE5305" w:rsidRDefault="005503F1" w:rsidP="005503F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5305">
        <w:rPr>
          <w:rFonts w:ascii="Times New Roman" w:hAnsi="Times New Roman" w:cs="Times New Roman"/>
          <w:bCs/>
          <w:sz w:val="24"/>
          <w:szCs w:val="24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5503F1" w:rsidRPr="00EE5305" w:rsidRDefault="005503F1" w:rsidP="005503F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5503F1" w:rsidRPr="00EE5305" w:rsidRDefault="005503F1" w:rsidP="005503F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5503F1" w:rsidRPr="00EE5305" w:rsidRDefault="005503F1" w:rsidP="005503F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 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5503F1" w:rsidRPr="00EE5305" w:rsidRDefault="005503F1" w:rsidP="005503F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5305">
        <w:rPr>
          <w:rFonts w:ascii="Times New Roman" w:hAnsi="Times New Roman" w:cs="Times New Roman"/>
          <w:bCs/>
          <w:sz w:val="24"/>
          <w:szCs w:val="24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5503F1" w:rsidRPr="00EE5305" w:rsidRDefault="005503F1" w:rsidP="005503F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за нарушение служебного распорядка Межрайонной ИФНС России № 46 по г. Москве;</w:t>
      </w:r>
    </w:p>
    <w:p w:rsidR="005503F1" w:rsidRPr="00EE5305" w:rsidRDefault="005503F1" w:rsidP="005503F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530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за сохранность служебного удостоверения;  </w:t>
      </w:r>
    </w:p>
    <w:p w:rsidR="005503F1" w:rsidRPr="00EE5305" w:rsidRDefault="005503F1" w:rsidP="005503F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за сохранность служебных документов, бланков, печатей;</w:t>
      </w:r>
    </w:p>
    <w:p w:rsidR="005503F1" w:rsidRPr="00EE5305" w:rsidRDefault="005503F1" w:rsidP="005503F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за несоблюдение сроков исполнения документов, заданий, поручений руководства;</w:t>
      </w:r>
    </w:p>
    <w:p w:rsidR="005503F1" w:rsidRPr="00EE5305" w:rsidRDefault="005503F1" w:rsidP="005503F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за причинение материального ущерба организации, в пределах, установленны</w:t>
      </w:r>
      <w:r w:rsidR="00BE3785" w:rsidRPr="00EE5305">
        <w:rPr>
          <w:rFonts w:ascii="Times New Roman" w:hAnsi="Times New Roman" w:cs="Times New Roman"/>
          <w:sz w:val="24"/>
          <w:szCs w:val="24"/>
        </w:rPr>
        <w:t>х действующим законодательством;</w:t>
      </w:r>
    </w:p>
    <w:p w:rsidR="005503F1" w:rsidRPr="00EE5305" w:rsidRDefault="005503F1" w:rsidP="005503F1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9" w:history="1">
        <w:r w:rsidRPr="00EE5305">
          <w:rPr>
            <w:rFonts w:ascii="Times New Roman" w:hAnsi="Times New Roman" w:cs="Times New Roman"/>
            <w:sz w:val="24"/>
            <w:szCs w:val="24"/>
          </w:rPr>
          <w:t>ст. 15</w:t>
        </w:r>
      </w:hyperlink>
      <w:r w:rsidRPr="00EE5305">
        <w:rPr>
          <w:rFonts w:ascii="Times New Roman" w:hAnsi="Times New Roman" w:cs="Times New Roman"/>
          <w:sz w:val="24"/>
          <w:szCs w:val="24"/>
        </w:rPr>
        <w:t xml:space="preserve"> </w:t>
      </w:r>
      <w:r w:rsidRPr="00EE5305">
        <w:rPr>
          <w:rFonts w:ascii="Times New Roman" w:hAnsi="Times New Roman" w:cs="Times New Roman"/>
          <w:sz w:val="24"/>
          <w:szCs w:val="24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EE5305">
        <w:rPr>
          <w:rFonts w:ascii="Times New Roman" w:hAnsi="Times New Roman" w:cs="Times New Roman"/>
          <w:sz w:val="24"/>
          <w:szCs w:val="24"/>
        </w:rPr>
        <w:t xml:space="preserve"> </w:t>
      </w:r>
      <w:r w:rsidRPr="00EE5305">
        <w:rPr>
          <w:rFonts w:ascii="Times New Roman" w:hAnsi="Times New Roman" w:cs="Times New Roman"/>
          <w:sz w:val="24"/>
          <w:szCs w:val="24"/>
          <w:u w:val="single"/>
        </w:rPr>
        <w:t>старший государственный налоговый инспектор</w:t>
      </w:r>
      <w:r w:rsidRPr="00EE5305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9E5A6E" w:rsidRPr="00EE5305" w:rsidRDefault="009E5A6E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IV. Перечень вопросов, по которым </w:t>
      </w:r>
      <w:r w:rsidRPr="00EE5305">
        <w:rPr>
          <w:rFonts w:ascii="Times New Roman" w:hAnsi="Times New Roman" w:cs="Times New Roman"/>
          <w:b/>
          <w:sz w:val="24"/>
          <w:szCs w:val="24"/>
          <w:u w:val="single"/>
        </w:rPr>
        <w:t>старший государственный налоговый инспектор</w:t>
      </w:r>
      <w:r w:rsidRPr="00EE5305">
        <w:rPr>
          <w:rFonts w:ascii="Times New Roman" w:hAnsi="Times New Roman" w:cs="Times New Roman"/>
          <w:sz w:val="24"/>
          <w:szCs w:val="24"/>
        </w:rPr>
        <w:t xml:space="preserve"> </w:t>
      </w:r>
      <w:r w:rsidRPr="00EE530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вправе или обязан самостоятельно принимать управленческие и иные решения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12. </w:t>
      </w:r>
      <w:r w:rsidRPr="00EE530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Pr="00EE5305">
        <w:rPr>
          <w:rFonts w:ascii="Times New Roman" w:hAnsi="Times New Roman" w:cs="Times New Roman"/>
          <w:sz w:val="24"/>
          <w:szCs w:val="24"/>
          <w:u w:val="single"/>
        </w:rPr>
        <w:t>старший государственный налоговый инспектор</w:t>
      </w:r>
      <w:r w:rsidRPr="00EE5305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503F1" w:rsidRPr="00EE5305" w:rsidRDefault="005503F1" w:rsidP="005503F1">
      <w:p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EE5305">
        <w:rPr>
          <w:rFonts w:ascii="Times New Roman" w:hAnsi="Times New Roman" w:cs="Times New Roman"/>
          <w:bCs/>
          <w:iCs/>
          <w:sz w:val="24"/>
          <w:szCs w:val="24"/>
        </w:rPr>
        <w:t xml:space="preserve"> 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1C376B" w:rsidRPr="00EE5305" w:rsidRDefault="005503F1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</w:rPr>
        <w:t xml:space="preserve">выдачи документов, </w:t>
      </w:r>
      <w:r w:rsidRPr="00EE5305">
        <w:rPr>
          <w:rFonts w:ascii="Times New Roman" w:hAnsi="Times New Roman" w:cs="Times New Roman"/>
          <w:bCs/>
          <w:iCs/>
          <w:sz w:val="24"/>
          <w:szCs w:val="24"/>
        </w:rPr>
        <w:t>являющихся результатом государственной регистрации юридического лица;</w:t>
      </w:r>
      <w:r w:rsidR="001C376B"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503F1" w:rsidRPr="00EE5305" w:rsidRDefault="001C376B" w:rsidP="001C376B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>приёма заявлений на выдачу квалифицированного сертификата ключа проверки электронной подписи, выдачи КЭП.</w:t>
      </w:r>
    </w:p>
    <w:p w:rsidR="005503F1" w:rsidRPr="00EE5305" w:rsidRDefault="005503F1" w:rsidP="005503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13. </w:t>
      </w:r>
      <w:r w:rsidRPr="00EE530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Pr="00EE5305">
        <w:rPr>
          <w:rFonts w:ascii="Times New Roman" w:hAnsi="Times New Roman" w:cs="Times New Roman"/>
          <w:sz w:val="24"/>
          <w:szCs w:val="24"/>
          <w:u w:val="single"/>
        </w:rPr>
        <w:t>старший государственный налоговый инспектор</w:t>
      </w:r>
      <w:r w:rsidRPr="00EE530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503F1" w:rsidRPr="00EE5305" w:rsidRDefault="005503F1" w:rsidP="005503F1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E5305">
        <w:rPr>
          <w:rFonts w:ascii="Times New Roman" w:hAnsi="Times New Roman" w:cs="Times New Roman"/>
          <w:bCs/>
          <w:iCs/>
          <w:sz w:val="24"/>
          <w:szCs w:val="24"/>
        </w:rPr>
        <w:t>- соблюдения правил эксплуатации оргтехники, не допускать к работе на технических средствах неуполномоченных лиц;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 Межрайонной инспекции Федеральной налоговой службы № 46 по г. Москве, Положением о отделе работы с заявителями № 1, регламентами инспекции, иными нормативными актами.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V. Перечень вопросов, по которым </w:t>
      </w:r>
      <w:r w:rsidRPr="00EE5305">
        <w:rPr>
          <w:rFonts w:ascii="Times New Roman" w:hAnsi="Times New Roman" w:cs="Times New Roman"/>
          <w:b/>
          <w:sz w:val="24"/>
          <w:szCs w:val="24"/>
          <w:u w:val="single"/>
        </w:rPr>
        <w:t>старший государственный налоговый инспектор</w:t>
      </w:r>
      <w:r w:rsidRPr="00EE530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14. </w:t>
      </w:r>
      <w:r w:rsidRPr="00EE5305">
        <w:rPr>
          <w:rFonts w:ascii="Times New Roman" w:hAnsi="Times New Roman" w:cs="Times New Roman"/>
          <w:sz w:val="24"/>
          <w:szCs w:val="24"/>
          <w:u w:val="single"/>
          <w:lang w:eastAsia="ru-RU"/>
        </w:rPr>
        <w:t>Старший государственный налоговый инспектор</w:t>
      </w:r>
      <w:r w:rsidRPr="00EE530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503F1" w:rsidRPr="00EE5305" w:rsidRDefault="005503F1" w:rsidP="005503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Инструкции, относящиеся к компетенции отдела работы с заявителями №1.</w:t>
      </w:r>
    </w:p>
    <w:p w:rsidR="005503F1" w:rsidRPr="00EE5305" w:rsidRDefault="005503F1" w:rsidP="005503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15. </w:t>
      </w:r>
      <w:r w:rsidRPr="00EE5305">
        <w:rPr>
          <w:rFonts w:ascii="Times New Roman" w:hAnsi="Times New Roman" w:cs="Times New Roman"/>
          <w:sz w:val="24"/>
          <w:szCs w:val="24"/>
          <w:u w:val="single"/>
          <w:lang w:eastAsia="ru-RU"/>
        </w:rPr>
        <w:t>Старший государственный налоговый инспектор</w:t>
      </w:r>
      <w:r w:rsidRPr="00EE530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503F1" w:rsidRPr="00EE5305" w:rsidRDefault="005503F1" w:rsidP="005503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 xml:space="preserve">положений об инспекции и отделе; </w:t>
      </w:r>
    </w:p>
    <w:p w:rsidR="005503F1" w:rsidRPr="00EE5305" w:rsidRDefault="005503F1" w:rsidP="005503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отдела; </w:t>
      </w:r>
    </w:p>
    <w:p w:rsidR="005503F1" w:rsidRPr="00EE5305" w:rsidRDefault="005503F1" w:rsidP="005503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025F29" w:rsidRPr="00EE5305" w:rsidRDefault="00025F29" w:rsidP="007456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VI. Сроки и процедуры подготовки, рассмотрения проектов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управленческих и иных решений, порядок согласования и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принятия данных решений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16. </w:t>
      </w:r>
      <w:r w:rsidRPr="00EE530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Pr="00EE5305">
        <w:rPr>
          <w:rFonts w:ascii="Times New Roman" w:hAnsi="Times New Roman" w:cs="Times New Roman"/>
          <w:sz w:val="24"/>
          <w:szCs w:val="24"/>
          <w:u w:val="single"/>
        </w:rPr>
        <w:t>старший государственный налоговый инспектор</w:t>
      </w:r>
      <w:r w:rsidRPr="00EE5305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VII. Порядок служебного взаимодействия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17. </w:t>
      </w:r>
      <w:r w:rsidRPr="00EE530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Pr="00EE5305">
        <w:rPr>
          <w:rFonts w:ascii="Times New Roman" w:hAnsi="Times New Roman" w:cs="Times New Roman"/>
          <w:sz w:val="24"/>
          <w:szCs w:val="24"/>
          <w:u w:val="single"/>
        </w:rPr>
        <w:t>старшего государственного налогового инспектора</w:t>
      </w:r>
      <w:r w:rsidRPr="00EE530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EE5305">
          <w:rPr>
            <w:rStyle w:val="ac"/>
            <w:rFonts w:ascii="Times New Roman" w:hAnsi="Times New Roman"/>
            <w:b w:val="0"/>
            <w:color w:val="auto"/>
            <w:sz w:val="24"/>
            <w:szCs w:val="24"/>
          </w:rPr>
          <w:t>общих принципов</w:t>
        </w:r>
      </w:hyperlink>
      <w:r w:rsidRPr="00EE5305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1" w:history="1">
        <w:r w:rsidRPr="00EE5305">
          <w:rPr>
            <w:rStyle w:val="ac"/>
            <w:rFonts w:ascii="Times New Roman" w:hAnsi="Times New Roman"/>
            <w:b w:val="0"/>
            <w:color w:val="auto"/>
            <w:sz w:val="24"/>
            <w:szCs w:val="24"/>
          </w:rPr>
          <w:t>Указом</w:t>
        </w:r>
      </w:hyperlink>
      <w:r w:rsidRPr="00EE53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5305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E5305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EE5305">
        <w:rPr>
          <w:rFonts w:ascii="Times New Roman" w:hAnsi="Times New Roman" w:cs="Times New Roman"/>
          <w:sz w:val="24"/>
          <w:szCs w:val="24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EE5305">
          <w:rPr>
            <w:rStyle w:val="ac"/>
            <w:rFonts w:ascii="Times New Roman" w:hAnsi="Times New Roman"/>
            <w:b w:val="0"/>
            <w:color w:val="auto"/>
            <w:sz w:val="24"/>
            <w:szCs w:val="24"/>
          </w:rPr>
          <w:t>статьей 18</w:t>
        </w:r>
      </w:hyperlink>
      <w:r w:rsidRPr="00EE530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E5305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EE5305">
        <w:rPr>
          <w:rFonts w:ascii="Times New Roman" w:hAnsi="Times New Roman" w:cs="Times New Roman"/>
          <w:sz w:val="24"/>
          <w:szCs w:val="24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r w:rsidR="007919CF" w:rsidRPr="00EE5305">
        <w:rPr>
          <w:rFonts w:ascii="Times New Roman" w:hAnsi="Times New Roman" w:cs="Times New Roman"/>
          <w:sz w:val="24"/>
          <w:szCs w:val="24"/>
        </w:rPr>
        <w:t>г. Москве</w:t>
      </w:r>
      <w:r w:rsidRPr="00EE5305">
        <w:rPr>
          <w:rFonts w:ascii="Times New Roman" w:hAnsi="Times New Roman" w:cs="Times New Roman"/>
          <w:sz w:val="24"/>
          <w:szCs w:val="24"/>
        </w:rPr>
        <w:t>, инспекции.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5F29" w:rsidRPr="00EE5305" w:rsidRDefault="00025F29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VIII. Перечень государственных услуг, оказываемых гражданам и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организациям в соответствии с административным регламентом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Федеральной налоговой службы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18. </w:t>
      </w:r>
      <w:r w:rsidRPr="00EE5305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Pr="00EE5305">
        <w:rPr>
          <w:rFonts w:ascii="Times New Roman" w:hAnsi="Times New Roman" w:cs="Times New Roman"/>
          <w:iCs/>
          <w:sz w:val="24"/>
          <w:szCs w:val="24"/>
          <w:u w:val="single"/>
        </w:rPr>
        <w:t>старший государственный налоговый инспектор</w:t>
      </w:r>
      <w:r w:rsidRPr="00EE53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E5305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 Москве: </w:t>
      </w:r>
    </w:p>
    <w:p w:rsidR="0074564D" w:rsidRPr="00EE5305" w:rsidRDefault="005503F1" w:rsidP="0074564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>-  прием и выдача документов о государственной регистрации юридических лиц;</w:t>
      </w:r>
    </w:p>
    <w:p w:rsidR="0074564D" w:rsidRPr="00EE5305" w:rsidRDefault="0074564D" w:rsidP="0074564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 xml:space="preserve">- </w:t>
      </w:r>
      <w:r w:rsidR="005503F1" w:rsidRPr="00EE5305">
        <w:rPr>
          <w:rFonts w:ascii="Times New Roman" w:hAnsi="Times New Roman" w:cs="Times New Roman"/>
          <w:sz w:val="24"/>
          <w:szCs w:val="24"/>
        </w:rPr>
        <w:t>консультирование заявителей по вопросам государственной регистрации юридических лиц и индивидуальных предпринимателей в пределах компетенции работы отдела</w:t>
      </w:r>
      <w:r w:rsidR="001C376B" w:rsidRPr="00EE5305">
        <w:rPr>
          <w:rFonts w:ascii="Times New Roman" w:hAnsi="Times New Roman" w:cs="Times New Roman"/>
          <w:sz w:val="24"/>
          <w:szCs w:val="24"/>
        </w:rPr>
        <w:t>;</w:t>
      </w:r>
      <w:r w:rsidR="001C376B"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C376B" w:rsidRPr="00EE5305" w:rsidRDefault="0074564D" w:rsidP="0074564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C376B" w:rsidRPr="00EE5305">
        <w:rPr>
          <w:rFonts w:ascii="Times New Roman" w:hAnsi="Times New Roman" w:cs="Times New Roman"/>
          <w:sz w:val="24"/>
          <w:szCs w:val="24"/>
          <w:lang w:eastAsia="ru-RU"/>
        </w:rPr>
        <w:t>информирование заявителей по вопросам выдачи квалифицированных</w:t>
      </w:r>
      <w:r w:rsidRPr="00EE5305">
        <w:rPr>
          <w:rFonts w:ascii="Times New Roman" w:hAnsi="Times New Roman" w:cs="Times New Roman"/>
          <w:sz w:val="24"/>
          <w:szCs w:val="24"/>
        </w:rPr>
        <w:t xml:space="preserve"> </w:t>
      </w:r>
      <w:r w:rsidR="001C376B" w:rsidRPr="00EE5305">
        <w:rPr>
          <w:rFonts w:ascii="Times New Roman" w:hAnsi="Times New Roman" w:cs="Times New Roman"/>
          <w:sz w:val="24"/>
          <w:szCs w:val="24"/>
          <w:lang w:eastAsia="ru-RU"/>
        </w:rPr>
        <w:t>сертификатов ключей проверки электронной подписи.</w:t>
      </w:r>
    </w:p>
    <w:p w:rsidR="005503F1" w:rsidRPr="00EE5305" w:rsidRDefault="005503F1" w:rsidP="005503F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IX. Показатели эффективности и результативности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профессиональной служебной деятельности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503F1" w:rsidRPr="00EE5305" w:rsidRDefault="005503F1" w:rsidP="005503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 xml:space="preserve">19. </w:t>
      </w:r>
      <w:r w:rsidRPr="00EE5305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 </w:t>
      </w:r>
      <w:r w:rsidRPr="00EE5305">
        <w:rPr>
          <w:rFonts w:ascii="Times New Roman" w:hAnsi="Times New Roman" w:cs="Times New Roman"/>
          <w:sz w:val="24"/>
          <w:szCs w:val="24"/>
          <w:u w:val="single"/>
        </w:rPr>
        <w:t>старшего государственного налогового инспектора</w:t>
      </w:r>
      <w:r w:rsidRPr="00EE530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503F1" w:rsidRPr="00EE5305" w:rsidRDefault="005503F1" w:rsidP="005503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503F1" w:rsidRPr="00EE5305" w:rsidRDefault="005503F1" w:rsidP="005503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5305">
        <w:rPr>
          <w:rFonts w:ascii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EB575B" w:rsidRPr="00EE5305" w:rsidRDefault="005503F1" w:rsidP="00180F8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 xml:space="preserve">Результативность профессиональной служебной деятельности </w:t>
      </w:r>
      <w:r w:rsidRPr="00EE5305">
        <w:rPr>
          <w:rFonts w:ascii="Times New Roman" w:hAnsi="Times New Roman" w:cs="Times New Roman"/>
          <w:sz w:val="24"/>
          <w:szCs w:val="24"/>
          <w:u w:val="single"/>
        </w:rPr>
        <w:t>старшего государственного налогового инспектора</w:t>
      </w:r>
      <w:r w:rsidRPr="00EE530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показателям, как: количественные и качественные показатели принятых и выданных документов, представленных на государственную регистрацию юридических лиц,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="00180F8D" w:rsidRPr="00EE5305">
        <w:rPr>
          <w:rFonts w:ascii="Times New Roman" w:hAnsi="Times New Roman" w:cs="Times New Roman"/>
          <w:sz w:val="24"/>
          <w:szCs w:val="24"/>
        </w:rPr>
        <w:t>, количественные и качественные показатели принятых и выданных квалифицированных сертификатов ключей проверки электронной подписи.</w:t>
      </w:r>
      <w:r w:rsidR="00EB575B" w:rsidRPr="00EE53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0F8D" w:rsidRPr="00EE5305" w:rsidRDefault="00EB575B" w:rsidP="00180F8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E530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E5A6E" w:rsidRPr="00EE5305" w:rsidRDefault="009E5A6E" w:rsidP="00180F8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272D9" w:rsidRPr="00EE5305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f"/>
        <w:tblW w:w="10167" w:type="dxa"/>
        <w:tblLook w:val="04A0" w:firstRow="1" w:lastRow="0" w:firstColumn="1" w:lastColumn="0" w:noHBand="0" w:noVBand="1"/>
      </w:tblPr>
      <w:tblGrid>
        <w:gridCol w:w="5070"/>
        <w:gridCol w:w="147"/>
        <w:gridCol w:w="2688"/>
        <w:gridCol w:w="2262"/>
      </w:tblGrid>
      <w:tr w:rsidR="00EE5305" w:rsidRPr="00EE5305" w:rsidTr="00EB575B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EE5305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5305">
              <w:rPr>
                <w:rFonts w:ascii="Times New Roman" w:hAnsi="Times New Roman" w:cs="Times New Roman"/>
                <w:sz w:val="24"/>
                <w:szCs w:val="24"/>
              </w:rPr>
              <w:t>Начальник отдела работы с заявителями №</w:t>
            </w:r>
            <w:r w:rsidR="00C2469F" w:rsidRPr="00EE53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:rsidR="00C804C9" w:rsidRPr="00EE5305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4C9" w:rsidRPr="00EE5305" w:rsidRDefault="00C804C9" w:rsidP="00CC01EE">
            <w:pPr>
              <w:ind w:left="33" w:firstLine="1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5305" w:rsidRPr="00EE5305" w:rsidTr="00EB575B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EE5305" w:rsidRDefault="00C804C9" w:rsidP="00CC01E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</w:tcPr>
          <w:p w:rsidR="00C804C9" w:rsidRPr="00EE5305" w:rsidRDefault="00C804C9" w:rsidP="008F18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5305">
              <w:rPr>
                <w:rFonts w:ascii="Times New Roman" w:hAnsi="Times New Roman"/>
                <w:sz w:val="24"/>
                <w:szCs w:val="24"/>
              </w:rPr>
              <w:t>(подпись</w:t>
            </w:r>
            <w:r w:rsidRPr="00EE5305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4C9" w:rsidRPr="00EE5305" w:rsidRDefault="00C804C9" w:rsidP="008F18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5305">
              <w:rPr>
                <w:rFonts w:ascii="Times New Roman" w:hAnsi="Times New Roman"/>
                <w:sz w:val="24"/>
                <w:szCs w:val="24"/>
              </w:rPr>
              <w:t>(ФИО)</w:t>
            </w:r>
          </w:p>
        </w:tc>
      </w:tr>
      <w:tr w:rsidR="00EE5305" w:rsidRPr="00EE5305" w:rsidTr="00EB575B">
        <w:trPr>
          <w:trHeight w:val="681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EE5305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4C9" w:rsidRPr="00EE5305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EE5305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5305" w:rsidRPr="00EE5305" w:rsidTr="00EB575B">
        <w:tc>
          <w:tcPr>
            <w:tcW w:w="5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4C9" w:rsidRPr="00EE5305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53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должностным регламентом ознакомлен(а)</w:t>
            </w:r>
          </w:p>
        </w:tc>
        <w:tc>
          <w:tcPr>
            <w:tcW w:w="2688" w:type="dxa"/>
            <w:tcBorders>
              <w:top w:val="nil"/>
              <w:left w:val="nil"/>
              <w:right w:val="nil"/>
            </w:tcBorders>
          </w:tcPr>
          <w:p w:rsidR="00C804C9" w:rsidRPr="00EE5305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4C9" w:rsidRPr="00EE5305" w:rsidRDefault="00C804C9" w:rsidP="00A25C4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5305" w:rsidRPr="00EE5305" w:rsidTr="00EB575B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EE5305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</w:tcPr>
          <w:p w:rsidR="00C804C9" w:rsidRPr="00EE5305" w:rsidRDefault="00C804C9" w:rsidP="008F18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5305">
              <w:rPr>
                <w:rFonts w:ascii="Times New Roman" w:hAnsi="Times New Roman"/>
                <w:sz w:val="24"/>
                <w:szCs w:val="24"/>
              </w:rPr>
              <w:t>(подпись</w:t>
            </w:r>
            <w:r w:rsidRPr="00EE5305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4C9" w:rsidRPr="00EE5305" w:rsidRDefault="00C804C9" w:rsidP="008F18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5305">
              <w:rPr>
                <w:rFonts w:ascii="Times New Roman" w:hAnsi="Times New Roman"/>
                <w:sz w:val="24"/>
                <w:szCs w:val="24"/>
              </w:rPr>
              <w:t>(ФИО)</w:t>
            </w:r>
          </w:p>
        </w:tc>
      </w:tr>
    </w:tbl>
    <w:p w:rsidR="009E5A6E" w:rsidRPr="00EE5305" w:rsidRDefault="009E5A6E" w:rsidP="009E5A6E">
      <w:pPr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 w:rsidRPr="00EE5305">
        <w:rPr>
          <w:rFonts w:ascii="Times New Roman" w:hAnsi="Times New Roman" w:cs="Times New Roman"/>
          <w:sz w:val="18"/>
          <w:szCs w:val="18"/>
          <w:lang w:eastAsia="ru-RU"/>
        </w:rPr>
        <w:tab/>
      </w:r>
    </w:p>
    <w:p w:rsidR="009E5A6E" w:rsidRPr="00EE5305" w:rsidRDefault="009E5A6E" w:rsidP="009E5A6E">
      <w:pPr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EB575B" w:rsidRPr="00EE5305" w:rsidRDefault="00EB575B" w:rsidP="009E5A6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575B" w:rsidRPr="00EE5305" w:rsidRDefault="00EB575B" w:rsidP="009E5A6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575B" w:rsidRPr="00EE5305" w:rsidRDefault="00EB575B" w:rsidP="009E5A6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575B" w:rsidRPr="00EE5305" w:rsidRDefault="00EB575B" w:rsidP="009E5A6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575B" w:rsidRPr="00EE5305" w:rsidRDefault="00EB575B" w:rsidP="009E5A6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575B" w:rsidRPr="00EE5305" w:rsidRDefault="00EB575B" w:rsidP="009E5A6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575B" w:rsidRPr="00EE5305" w:rsidRDefault="00EB575B" w:rsidP="009E5A6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575B" w:rsidRPr="00EE5305" w:rsidRDefault="00EB575B" w:rsidP="009E5A6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575B" w:rsidRPr="00EE5305" w:rsidRDefault="00EB575B" w:rsidP="009E5A6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575B" w:rsidRPr="00EE5305" w:rsidRDefault="00EB575B" w:rsidP="009E5A6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575B" w:rsidRPr="00EE5305" w:rsidRDefault="00EB575B" w:rsidP="009E5A6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575B" w:rsidRPr="00EE5305" w:rsidRDefault="00EB575B" w:rsidP="009E5A6E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575B" w:rsidRPr="00EE5305" w:rsidRDefault="00EB575B" w:rsidP="009E5A6E">
      <w:pPr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sectPr w:rsidR="00EB575B" w:rsidRPr="00EE5305" w:rsidSect="002E46C3">
      <w:type w:val="continuous"/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BCC" w:rsidRDefault="00AC4BCC" w:rsidP="008F5841">
      <w:pPr>
        <w:spacing w:after="0" w:line="240" w:lineRule="auto"/>
      </w:pPr>
      <w:r>
        <w:separator/>
      </w:r>
    </w:p>
  </w:endnote>
  <w:endnote w:type="continuationSeparator" w:id="0">
    <w:p w:rsidR="00AC4BCC" w:rsidRDefault="00AC4BCC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BCC" w:rsidRDefault="00AC4BCC" w:rsidP="008F5841">
      <w:pPr>
        <w:spacing w:after="0" w:line="240" w:lineRule="auto"/>
      </w:pPr>
      <w:r>
        <w:separator/>
      </w:r>
    </w:p>
  </w:footnote>
  <w:footnote w:type="continuationSeparator" w:id="0">
    <w:p w:rsidR="00AC4BCC" w:rsidRDefault="00AC4BCC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8926933"/>
      <w:docPartObj>
        <w:docPartGallery w:val="Page Numbers (Top of Page)"/>
        <w:docPartUnique/>
      </w:docPartObj>
    </w:sdtPr>
    <w:sdtEndPr/>
    <w:sdtContent>
      <w:p w:rsidR="002F3402" w:rsidRDefault="007A6AD2">
        <w:pPr>
          <w:pStyle w:val="af0"/>
          <w:jc w:val="center"/>
        </w:pPr>
        <w:r>
          <w:fldChar w:fldCharType="begin"/>
        </w:r>
        <w:r w:rsidR="002F3402">
          <w:instrText>PAGE   \* MERGEFORMAT</w:instrText>
        </w:r>
        <w:r>
          <w:fldChar w:fldCharType="separate"/>
        </w:r>
        <w:r w:rsidR="00A25C4D">
          <w:rPr>
            <w:noProof/>
          </w:rPr>
          <w:t>5</w:t>
        </w:r>
        <w:r>
          <w:fldChar w:fldCharType="end"/>
        </w:r>
      </w:p>
    </w:sdtContent>
  </w:sdt>
  <w:p w:rsidR="002F3402" w:rsidRDefault="002F340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03F1"/>
    <w:rsid w:val="000014AC"/>
    <w:rsid w:val="000065F2"/>
    <w:rsid w:val="00025F29"/>
    <w:rsid w:val="00046A51"/>
    <w:rsid w:val="00061854"/>
    <w:rsid w:val="00070306"/>
    <w:rsid w:val="00080FCA"/>
    <w:rsid w:val="000925BC"/>
    <w:rsid w:val="00094B12"/>
    <w:rsid w:val="000B7392"/>
    <w:rsid w:val="000C5DEF"/>
    <w:rsid w:val="00101CF6"/>
    <w:rsid w:val="001154F0"/>
    <w:rsid w:val="00131828"/>
    <w:rsid w:val="00135717"/>
    <w:rsid w:val="0015700E"/>
    <w:rsid w:val="00170539"/>
    <w:rsid w:val="00170891"/>
    <w:rsid w:val="00180F8D"/>
    <w:rsid w:val="001A3A20"/>
    <w:rsid w:val="001C376B"/>
    <w:rsid w:val="002017D8"/>
    <w:rsid w:val="00217D41"/>
    <w:rsid w:val="00222CFA"/>
    <w:rsid w:val="0024581C"/>
    <w:rsid w:val="002574DC"/>
    <w:rsid w:val="00281252"/>
    <w:rsid w:val="00282C85"/>
    <w:rsid w:val="002A4157"/>
    <w:rsid w:val="002B0B0C"/>
    <w:rsid w:val="002B2961"/>
    <w:rsid w:val="002C3322"/>
    <w:rsid w:val="002E46C3"/>
    <w:rsid w:val="002E71D0"/>
    <w:rsid w:val="002F3402"/>
    <w:rsid w:val="002F5D36"/>
    <w:rsid w:val="0033285B"/>
    <w:rsid w:val="00335028"/>
    <w:rsid w:val="00336EA4"/>
    <w:rsid w:val="003868A9"/>
    <w:rsid w:val="00396DB2"/>
    <w:rsid w:val="003A338D"/>
    <w:rsid w:val="003A7518"/>
    <w:rsid w:val="003C29ED"/>
    <w:rsid w:val="003C4A8B"/>
    <w:rsid w:val="00400FE7"/>
    <w:rsid w:val="00421A4E"/>
    <w:rsid w:val="004240B5"/>
    <w:rsid w:val="00447738"/>
    <w:rsid w:val="00447E31"/>
    <w:rsid w:val="00496B68"/>
    <w:rsid w:val="004A60CA"/>
    <w:rsid w:val="004C7D82"/>
    <w:rsid w:val="005108FF"/>
    <w:rsid w:val="005133BF"/>
    <w:rsid w:val="00521198"/>
    <w:rsid w:val="005503F1"/>
    <w:rsid w:val="00562D1A"/>
    <w:rsid w:val="0057547E"/>
    <w:rsid w:val="00596076"/>
    <w:rsid w:val="005B1A5A"/>
    <w:rsid w:val="005B3CCE"/>
    <w:rsid w:val="005B476B"/>
    <w:rsid w:val="005B6634"/>
    <w:rsid w:val="005C3ED8"/>
    <w:rsid w:val="005D4BE7"/>
    <w:rsid w:val="005E49F4"/>
    <w:rsid w:val="00611D70"/>
    <w:rsid w:val="006142C2"/>
    <w:rsid w:val="00620140"/>
    <w:rsid w:val="006248FE"/>
    <w:rsid w:val="0065408E"/>
    <w:rsid w:val="0069265D"/>
    <w:rsid w:val="006F3D4E"/>
    <w:rsid w:val="0074564D"/>
    <w:rsid w:val="00766A04"/>
    <w:rsid w:val="0079011C"/>
    <w:rsid w:val="007919CF"/>
    <w:rsid w:val="00793DA9"/>
    <w:rsid w:val="007A06F3"/>
    <w:rsid w:val="007A5D05"/>
    <w:rsid w:val="007A6AD2"/>
    <w:rsid w:val="007B1781"/>
    <w:rsid w:val="007C2240"/>
    <w:rsid w:val="007C6A0D"/>
    <w:rsid w:val="007E7300"/>
    <w:rsid w:val="00811F2A"/>
    <w:rsid w:val="008536F3"/>
    <w:rsid w:val="008701D8"/>
    <w:rsid w:val="00877F44"/>
    <w:rsid w:val="008826BE"/>
    <w:rsid w:val="008A5D4A"/>
    <w:rsid w:val="008C3D44"/>
    <w:rsid w:val="008D14FD"/>
    <w:rsid w:val="008D506D"/>
    <w:rsid w:val="008D53C5"/>
    <w:rsid w:val="008D75CB"/>
    <w:rsid w:val="008F0282"/>
    <w:rsid w:val="008F5841"/>
    <w:rsid w:val="00915EBE"/>
    <w:rsid w:val="00926DDF"/>
    <w:rsid w:val="00970F4B"/>
    <w:rsid w:val="00990DB2"/>
    <w:rsid w:val="009D7799"/>
    <w:rsid w:val="009E5A6E"/>
    <w:rsid w:val="009E67C6"/>
    <w:rsid w:val="009F348A"/>
    <w:rsid w:val="009F40A3"/>
    <w:rsid w:val="009F4308"/>
    <w:rsid w:val="00A14360"/>
    <w:rsid w:val="00A25C4D"/>
    <w:rsid w:val="00A331C2"/>
    <w:rsid w:val="00A333C9"/>
    <w:rsid w:val="00A433B1"/>
    <w:rsid w:val="00AC4BCC"/>
    <w:rsid w:val="00AE1D6C"/>
    <w:rsid w:val="00B00627"/>
    <w:rsid w:val="00B100DA"/>
    <w:rsid w:val="00B12617"/>
    <w:rsid w:val="00B12B9B"/>
    <w:rsid w:val="00B272D9"/>
    <w:rsid w:val="00B3730B"/>
    <w:rsid w:val="00B40ED3"/>
    <w:rsid w:val="00B8176E"/>
    <w:rsid w:val="00BB2A5A"/>
    <w:rsid w:val="00BB5941"/>
    <w:rsid w:val="00BB6E93"/>
    <w:rsid w:val="00BD3B98"/>
    <w:rsid w:val="00BE1CB5"/>
    <w:rsid w:val="00BE3785"/>
    <w:rsid w:val="00BE4ED5"/>
    <w:rsid w:val="00C06EE7"/>
    <w:rsid w:val="00C079B0"/>
    <w:rsid w:val="00C16A24"/>
    <w:rsid w:val="00C2469F"/>
    <w:rsid w:val="00C804C9"/>
    <w:rsid w:val="00C83556"/>
    <w:rsid w:val="00C85D19"/>
    <w:rsid w:val="00CB73A4"/>
    <w:rsid w:val="00CC01EE"/>
    <w:rsid w:val="00CC7D7D"/>
    <w:rsid w:val="00CF467D"/>
    <w:rsid w:val="00D053D8"/>
    <w:rsid w:val="00D126DE"/>
    <w:rsid w:val="00D2644B"/>
    <w:rsid w:val="00D5304C"/>
    <w:rsid w:val="00D70E3C"/>
    <w:rsid w:val="00DF06E7"/>
    <w:rsid w:val="00E23ECB"/>
    <w:rsid w:val="00E30D19"/>
    <w:rsid w:val="00E42330"/>
    <w:rsid w:val="00E4302F"/>
    <w:rsid w:val="00E55C28"/>
    <w:rsid w:val="00EB575B"/>
    <w:rsid w:val="00EC2646"/>
    <w:rsid w:val="00EC7463"/>
    <w:rsid w:val="00EE5305"/>
    <w:rsid w:val="00F17B7F"/>
    <w:rsid w:val="00F235DF"/>
    <w:rsid w:val="00F50123"/>
    <w:rsid w:val="00F51BE3"/>
    <w:rsid w:val="00F83116"/>
    <w:rsid w:val="00F85F8D"/>
    <w:rsid w:val="00FC0484"/>
    <w:rsid w:val="00FC0E7E"/>
    <w:rsid w:val="00FC44A9"/>
    <w:rsid w:val="00FC6610"/>
    <w:rsid w:val="00FD5625"/>
    <w:rsid w:val="00FE224B"/>
    <w:rsid w:val="00FE4C47"/>
    <w:rsid w:val="00FF113E"/>
    <w:rsid w:val="00FF4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2035CF9-FFDE-43B3-82FA-834EFF484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">
    <w:name w:val="Table Grid"/>
    <w:basedOn w:val="a1"/>
    <w:uiPriority w:val="59"/>
    <w:rsid w:val="00C80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F3402"/>
  </w:style>
  <w:style w:type="paragraph" w:styleId="af2">
    <w:name w:val="footer"/>
    <w:basedOn w:val="a"/>
    <w:link w:val="af3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F3402"/>
  </w:style>
  <w:style w:type="character" w:styleId="af4">
    <w:name w:val="Hyperlink"/>
    <w:basedOn w:val="a0"/>
    <w:uiPriority w:val="99"/>
    <w:unhideWhenUsed/>
    <w:rsid w:val="002E46C3"/>
    <w:rPr>
      <w:color w:val="0000FF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2E46C3"/>
    <w:rPr>
      <w:color w:val="800080" w:themeColor="followedHyperlink"/>
      <w:u w:val="single"/>
    </w:rPr>
  </w:style>
  <w:style w:type="character" w:styleId="af6">
    <w:name w:val="Placeholder Text"/>
    <w:basedOn w:val="a0"/>
    <w:uiPriority w:val="99"/>
    <w:semiHidden/>
    <w:rsid w:val="002E46C3"/>
    <w:rPr>
      <w:color w:val="808080"/>
    </w:rPr>
  </w:style>
  <w:style w:type="paragraph" w:styleId="af7">
    <w:name w:val="Balloon Text"/>
    <w:basedOn w:val="a"/>
    <w:link w:val="af8"/>
    <w:uiPriority w:val="99"/>
    <w:semiHidden/>
    <w:unhideWhenUsed/>
    <w:rsid w:val="00FF4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FF40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413F3A0E20077B166AD8BF0C5C7BA6B168C0A6516B0A05264FFF9A70A929718A16BE3BFCDC8229R1FCL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746-01-018.REGIONS\Documents\&#1055;&#1086;&#1083;&#1100;&#1079;&#1086;&#1074;&#1072;&#1090;&#1077;&#1083;&#1100;&#1089;&#1082;&#1080;&#1077;%20&#1096;&#1072;&#1073;&#1083;&#1086;&#1085;&#1099;%20Office\&#1043;&#1053;&#1048;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62FCB"/>
    <w:rsid w:val="000B70D9"/>
    <w:rsid w:val="00162FCB"/>
    <w:rsid w:val="00164A50"/>
    <w:rsid w:val="002142DB"/>
    <w:rsid w:val="003A2C39"/>
    <w:rsid w:val="004E78E5"/>
    <w:rsid w:val="006347BA"/>
    <w:rsid w:val="0088402C"/>
    <w:rsid w:val="0089746D"/>
    <w:rsid w:val="008C0F11"/>
    <w:rsid w:val="00977985"/>
    <w:rsid w:val="00A20B63"/>
    <w:rsid w:val="00AB5E44"/>
    <w:rsid w:val="00D53C72"/>
    <w:rsid w:val="00D757C1"/>
    <w:rsid w:val="00F2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77985"/>
    <w:rPr>
      <w:color w:val="808080"/>
    </w:rPr>
  </w:style>
  <w:style w:type="paragraph" w:customStyle="1" w:styleId="14B925E968A746E4997F9621CF82E722">
    <w:name w:val="14B925E968A746E4997F9621CF82E722"/>
    <w:rsid w:val="00977985"/>
  </w:style>
  <w:style w:type="paragraph" w:customStyle="1" w:styleId="1EC62245359A42878FFE5374F1C28612">
    <w:name w:val="1EC62245359A42878FFE5374F1C28612"/>
    <w:rsid w:val="009779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195DB-642B-4067-9403-9BE24FA6B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ГНИ</Template>
  <TotalTime>85</TotalTime>
  <Pages>8</Pages>
  <Words>3559</Words>
  <Characters>20291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7746-01-018</dc:creator>
  <cp:lastModifiedBy>Ефимова Наталья Борисовна</cp:lastModifiedBy>
  <cp:revision>73</cp:revision>
  <cp:lastPrinted>2018-01-18T11:58:00Z</cp:lastPrinted>
  <dcterms:created xsi:type="dcterms:W3CDTF">2017-12-08T12:48:00Z</dcterms:created>
  <dcterms:modified xsi:type="dcterms:W3CDTF">2022-05-24T10:20:00Z</dcterms:modified>
</cp:coreProperties>
</file>